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6F4" w:rsidRDefault="004226F4" w:rsidP="00402C3E">
      <w:pPr>
        <w:pStyle w:val="Header"/>
        <w:jc w:val="center"/>
        <w:rPr>
          <w:sz w:val="30"/>
        </w:rPr>
      </w:pPr>
    </w:p>
    <w:p w:rsidR="004226F4" w:rsidRDefault="004226F4" w:rsidP="00402C3E">
      <w:pPr>
        <w:pStyle w:val="Header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s1026" type="#_x0000_t75" style="position:absolute;left:0;text-align:left;margin-left:211.1pt;margin-top:1.2pt;width:57.1pt;height:68.25pt;z-index:251658240;visibility:visible">
            <v:imagedata r:id="rId5" o:title=""/>
          </v:shape>
        </w:pict>
      </w:r>
    </w:p>
    <w:p w:rsidR="004226F4" w:rsidRDefault="004226F4" w:rsidP="004C1278">
      <w:pPr>
        <w:pStyle w:val="Header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227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4226F4">
        <w:trPr>
          <w:trHeight w:hRule="exact" w:val="547"/>
        </w:trPr>
        <w:tc>
          <w:tcPr>
            <w:tcW w:w="9606" w:type="dxa"/>
          </w:tcPr>
          <w:p w:rsidR="004226F4" w:rsidRDefault="004226F4" w:rsidP="004C1278">
            <w:pPr>
              <w:jc w:val="center"/>
              <w:rPr>
                <w:b/>
                <w:sz w:val="28"/>
              </w:rPr>
            </w:pPr>
          </w:p>
        </w:tc>
      </w:tr>
      <w:tr w:rsidR="004226F4">
        <w:tc>
          <w:tcPr>
            <w:tcW w:w="9606" w:type="dxa"/>
          </w:tcPr>
          <w:p w:rsidR="004226F4" w:rsidRPr="00CE7E42" w:rsidRDefault="004226F4" w:rsidP="004C127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4226F4">
        <w:trPr>
          <w:trHeight w:hRule="exact" w:val="397"/>
        </w:trPr>
        <w:tc>
          <w:tcPr>
            <w:tcW w:w="9606" w:type="dxa"/>
          </w:tcPr>
          <w:p w:rsidR="004226F4" w:rsidRPr="00CE7E42" w:rsidRDefault="004226F4" w:rsidP="004C1278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4226F4">
        <w:trPr>
          <w:trHeight w:val="433"/>
        </w:trPr>
        <w:tc>
          <w:tcPr>
            <w:tcW w:w="9606" w:type="dxa"/>
          </w:tcPr>
          <w:p w:rsidR="004226F4" w:rsidRPr="00DD782D" w:rsidRDefault="004226F4" w:rsidP="004C1278">
            <w:pPr>
              <w:pStyle w:val="Heading3"/>
              <w:jc w:val="center"/>
            </w:pPr>
          </w:p>
        </w:tc>
      </w:tr>
      <w:tr w:rsidR="004226F4" w:rsidTr="00C61FD1">
        <w:trPr>
          <w:trHeight w:hRule="exact" w:val="619"/>
        </w:trPr>
        <w:tc>
          <w:tcPr>
            <w:tcW w:w="9606" w:type="dxa"/>
            <w:vAlign w:val="center"/>
          </w:tcPr>
          <w:p w:rsidR="004226F4" w:rsidRPr="00DD782D" w:rsidRDefault="004226F4" w:rsidP="004C1278">
            <w:pPr>
              <w:pStyle w:val="Heading3"/>
              <w:jc w:val="center"/>
            </w:pPr>
            <w:r w:rsidRPr="00DD782D">
              <w:t>ПОСТАНОВЛЕНИЕ</w:t>
            </w:r>
          </w:p>
        </w:tc>
      </w:tr>
      <w:tr w:rsidR="004226F4">
        <w:trPr>
          <w:trHeight w:hRule="exact" w:val="80"/>
        </w:trPr>
        <w:tc>
          <w:tcPr>
            <w:tcW w:w="9606" w:type="dxa"/>
            <w:vAlign w:val="center"/>
          </w:tcPr>
          <w:p w:rsidR="004226F4" w:rsidRPr="00DD782D" w:rsidRDefault="004226F4" w:rsidP="004C1278">
            <w:pPr>
              <w:pStyle w:val="Heading3"/>
            </w:pPr>
          </w:p>
        </w:tc>
      </w:tr>
    </w:tbl>
    <w:p w:rsidR="004226F4" w:rsidRPr="00814219" w:rsidRDefault="004226F4" w:rsidP="00402C3E">
      <w:pPr>
        <w:pStyle w:val="Header"/>
        <w:tabs>
          <w:tab w:val="clear" w:pos="4153"/>
          <w:tab w:val="clear" w:pos="8306"/>
        </w:tabs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229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226F4">
        <w:tc>
          <w:tcPr>
            <w:tcW w:w="284" w:type="dxa"/>
            <w:vAlign w:val="bottom"/>
          </w:tcPr>
          <w:p w:rsidR="004226F4" w:rsidRDefault="004226F4" w:rsidP="00CD5893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226F4" w:rsidRPr="002427D5" w:rsidRDefault="004226F4" w:rsidP="00870912">
            <w:pPr>
              <w:jc w:val="center"/>
            </w:pPr>
            <w:r>
              <w:t>17.11.2016</w:t>
            </w:r>
          </w:p>
        </w:tc>
        <w:tc>
          <w:tcPr>
            <w:tcW w:w="397" w:type="dxa"/>
            <w:vAlign w:val="bottom"/>
          </w:tcPr>
          <w:p w:rsidR="004226F4" w:rsidRDefault="004226F4" w:rsidP="00CD5893">
            <w:pPr>
              <w:jc w:val="center"/>
            </w:pPr>
            <w: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4226F4" w:rsidRPr="008609AF" w:rsidRDefault="004226F4" w:rsidP="00894E87">
            <w:pPr>
              <w:rPr>
                <w:lang w:val="en-US"/>
              </w:rPr>
            </w:pPr>
            <w:r>
              <w:t xml:space="preserve">  848</w:t>
            </w:r>
          </w:p>
        </w:tc>
      </w:tr>
      <w:tr w:rsidR="004226F4">
        <w:trPr>
          <w:trHeight w:val="83"/>
        </w:trPr>
        <w:tc>
          <w:tcPr>
            <w:tcW w:w="4650" w:type="dxa"/>
            <w:gridSpan w:val="4"/>
          </w:tcPr>
          <w:p w:rsidR="004226F4" w:rsidRDefault="004226F4" w:rsidP="00CD5893">
            <w:pPr>
              <w:jc w:val="center"/>
              <w:rPr>
                <w:sz w:val="10"/>
              </w:rPr>
            </w:pPr>
          </w:p>
          <w:p w:rsidR="004226F4" w:rsidRDefault="004226F4" w:rsidP="00CD5893">
            <w:pPr>
              <w:jc w:val="center"/>
            </w:pPr>
            <w:r>
              <w:t>р.п. Мокшан</w:t>
            </w:r>
          </w:p>
        </w:tc>
      </w:tr>
    </w:tbl>
    <w:p w:rsidR="004226F4" w:rsidRDefault="004226F4" w:rsidP="00402C3E">
      <w:pPr>
        <w:jc w:val="center"/>
        <w:rPr>
          <w:sz w:val="30"/>
        </w:rPr>
      </w:pPr>
    </w:p>
    <w:p w:rsidR="004226F4" w:rsidRDefault="004226F4" w:rsidP="00402C3E">
      <w:pPr>
        <w:jc w:val="center"/>
        <w:rPr>
          <w:b/>
          <w:bCs/>
          <w:sz w:val="28"/>
          <w:szCs w:val="28"/>
        </w:rPr>
      </w:pPr>
      <w:r>
        <w:rPr>
          <w:sz w:val="30"/>
        </w:rPr>
        <w:t xml:space="preserve"> </w:t>
      </w:r>
    </w:p>
    <w:p w:rsidR="004226F4" w:rsidRDefault="004226F4" w:rsidP="00402C3E">
      <w:pPr>
        <w:pStyle w:val="Header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</w:rPr>
      </w:pPr>
    </w:p>
    <w:p w:rsidR="004226F4" w:rsidRPr="00C516A1" w:rsidRDefault="004226F4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C516A1">
        <w:rPr>
          <w:b/>
          <w:sz w:val="28"/>
          <w:szCs w:val="28"/>
        </w:rPr>
        <w:t>О внесении изменений в муниципальную программу Мокшанского района Пензенской области «Развитие образования в Мокшанском районе»</w:t>
      </w:r>
    </w:p>
    <w:p w:rsidR="004226F4" w:rsidRPr="00C516A1" w:rsidRDefault="004226F4" w:rsidP="007D44E2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  <w:r w:rsidRPr="00C516A1">
        <w:rPr>
          <w:b/>
          <w:sz w:val="28"/>
          <w:szCs w:val="28"/>
        </w:rPr>
        <w:t>на 2014-2020 годы, утвержденную постановлением</w:t>
      </w:r>
    </w:p>
    <w:p w:rsidR="004226F4" w:rsidRPr="00F84210" w:rsidRDefault="004226F4" w:rsidP="007D44E2">
      <w:pPr>
        <w:pStyle w:val="ConsPlusTitle"/>
        <w:widowControl/>
        <w:ind w:firstLine="709"/>
        <w:jc w:val="center"/>
        <w:rPr>
          <w:sz w:val="28"/>
          <w:szCs w:val="28"/>
        </w:rPr>
      </w:pPr>
      <w:r w:rsidRPr="00C516A1">
        <w:rPr>
          <w:sz w:val="28"/>
          <w:szCs w:val="28"/>
        </w:rPr>
        <w:t>администрации Мокшанского района от 23.12.2013 № 1557</w:t>
      </w:r>
    </w:p>
    <w:p w:rsidR="004226F4" w:rsidRPr="00814219" w:rsidRDefault="004226F4" w:rsidP="00F60A56">
      <w:pPr>
        <w:pStyle w:val="ConsPlusTitle"/>
        <w:widowControl/>
        <w:jc w:val="center"/>
        <w:rPr>
          <w:sz w:val="16"/>
          <w:szCs w:val="16"/>
        </w:rPr>
      </w:pPr>
    </w:p>
    <w:p w:rsidR="004226F4" w:rsidRPr="007D44E2" w:rsidRDefault="004226F4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12809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Pr="007F7F54">
        <w:rPr>
          <w:b w:val="0"/>
          <w:sz w:val="28"/>
          <w:szCs w:val="28"/>
        </w:rPr>
        <w:t xml:space="preserve"> </w:t>
      </w:r>
      <w:r w:rsidRPr="00D12809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</w:t>
      </w:r>
      <w:r>
        <w:rPr>
          <w:b w:val="0"/>
          <w:sz w:val="28"/>
          <w:szCs w:val="28"/>
        </w:rPr>
        <w:t>,-</w:t>
      </w:r>
    </w:p>
    <w:p w:rsidR="004226F4" w:rsidRPr="00814219" w:rsidRDefault="004226F4" w:rsidP="00870912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4226F4" w:rsidRDefault="004226F4" w:rsidP="004836B5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4836B5">
        <w:rPr>
          <w:sz w:val="28"/>
          <w:szCs w:val="28"/>
        </w:rPr>
        <w:t>администрация Мокшанского района постановляет:</w:t>
      </w:r>
    </w:p>
    <w:p w:rsidR="004226F4" w:rsidRPr="00814219" w:rsidRDefault="004226F4" w:rsidP="004836B5">
      <w:pPr>
        <w:pStyle w:val="ConsPlusTitle"/>
        <w:widowControl/>
        <w:jc w:val="center"/>
        <w:rPr>
          <w:sz w:val="16"/>
          <w:szCs w:val="16"/>
          <w:lang w:val="en-US"/>
        </w:rPr>
      </w:pPr>
    </w:p>
    <w:p w:rsidR="004226F4" w:rsidRPr="00BE17A6" w:rsidRDefault="004226F4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 w:rsidRPr="00BE17A6">
        <w:rPr>
          <w:b w:val="0"/>
          <w:sz w:val="28"/>
          <w:szCs w:val="28"/>
        </w:rPr>
        <w:t>Внести следующие изменения в муниципальную программу «Развитие образования в Мокшанском районе» на 2014-2020 годы утвержденную постановлением администрации Мокшанского района от 23.12.2013 № 1557 (далее – Муниципальная программа):</w:t>
      </w:r>
    </w:p>
    <w:p w:rsidR="004226F4" w:rsidRPr="00BE17A6" w:rsidRDefault="004226F4" w:rsidP="00C61FD1">
      <w:pPr>
        <w:pStyle w:val="ConsPlusTitle"/>
        <w:widowControl/>
        <w:ind w:firstLine="360"/>
        <w:jc w:val="both"/>
        <w:rPr>
          <w:b w:val="0"/>
          <w:sz w:val="28"/>
          <w:szCs w:val="28"/>
        </w:rPr>
      </w:pPr>
      <w:r w:rsidRPr="00BE17A6">
        <w:rPr>
          <w:b w:val="0"/>
          <w:sz w:val="28"/>
          <w:szCs w:val="28"/>
        </w:rPr>
        <w:t>1.1. В Паспорте муниципальной программы Мокшанского района строку «Объемы бюджетных ассигнований муниципальной программы» изложить в следующей редакции:</w:t>
      </w:r>
    </w:p>
    <w:p w:rsidR="004226F4" w:rsidRPr="00BE17A6" w:rsidRDefault="004226F4" w:rsidP="00041F97">
      <w:pPr>
        <w:pStyle w:val="ConsPlusTitle"/>
        <w:widowControl/>
        <w:rPr>
          <w:b w:val="0"/>
          <w:sz w:val="28"/>
          <w:szCs w:val="28"/>
        </w:rPr>
      </w:pPr>
      <w:r w:rsidRPr="00BE17A6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8"/>
        <w:gridCol w:w="6000"/>
      </w:tblGrid>
      <w:tr w:rsidR="004226F4" w:rsidRPr="004D37D5" w:rsidTr="00814219">
        <w:tc>
          <w:tcPr>
            <w:tcW w:w="3828" w:type="dxa"/>
          </w:tcPr>
          <w:p w:rsidR="004226F4" w:rsidRPr="004D37D5" w:rsidRDefault="004226F4" w:rsidP="0071643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4D37D5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00" w:type="dxa"/>
          </w:tcPr>
          <w:p w:rsidR="004226F4" w:rsidRPr="004D37D5" w:rsidRDefault="004226F4" w:rsidP="00814219">
            <w:pPr>
              <w:ind w:firstLine="132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Общий объем финансирования муниципальной программы – 1682895,8  тыс. руб., в том числе:</w:t>
            </w:r>
          </w:p>
          <w:p w:rsidR="004226F4" w:rsidRPr="004D37D5" w:rsidRDefault="004226F4" w:rsidP="00814219">
            <w:pPr>
              <w:ind w:firstLine="132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по годам реализации: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2014 год – 238 029,3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2015 год -  230 132,0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2016 год -  265 316,7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2017 год -   211 112,1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2018 год -   246 101,9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2019 год -   246 101,9 тыс. руб.,</w:t>
            </w:r>
          </w:p>
          <w:p w:rsidR="004226F4" w:rsidRPr="004D37D5" w:rsidRDefault="004226F4" w:rsidP="00C61FD1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2020 год -   246 101,9 тыс. руб.</w:t>
            </w:r>
          </w:p>
        </w:tc>
      </w:tr>
    </w:tbl>
    <w:p w:rsidR="004226F4" w:rsidRPr="004D37D5" w:rsidRDefault="004226F4" w:rsidP="00FF7B80">
      <w:pPr>
        <w:pStyle w:val="ConsPlusTitle"/>
        <w:widowControl/>
        <w:jc w:val="right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».</w:t>
      </w:r>
    </w:p>
    <w:p w:rsidR="004226F4" w:rsidRPr="004D37D5" w:rsidRDefault="004226F4" w:rsidP="00FF7B80">
      <w:pPr>
        <w:pStyle w:val="ConsPlusTitle"/>
        <w:widowControl/>
        <w:jc w:val="right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4226F4" w:rsidRPr="004D37D5" w:rsidRDefault="004226F4" w:rsidP="00C61FD1">
      <w:pPr>
        <w:pStyle w:val="ConsPlusNormal"/>
        <w:ind w:firstLine="426"/>
        <w:jc w:val="both"/>
        <w:rPr>
          <w:rFonts w:ascii="Times New Roman" w:hAnsi="Times New Roman"/>
          <w:sz w:val="28"/>
          <w:szCs w:val="28"/>
        </w:rPr>
      </w:pPr>
      <w:r w:rsidRPr="004D37D5">
        <w:rPr>
          <w:rFonts w:ascii="Times New Roman" w:hAnsi="Times New Roman"/>
          <w:sz w:val="28"/>
          <w:szCs w:val="28"/>
        </w:rPr>
        <w:t>1.2. В Паспорте подпрограммы 1 муниципальной программы Мокшанского района Пензенской области «Развитие образования в Мокшанском районе» на 2014 – 2020  годы строку «Объемы бюджетных ассигнований подпрограммы» изложить в следующей редакции:</w:t>
      </w:r>
    </w:p>
    <w:p w:rsidR="004226F4" w:rsidRPr="004D37D5" w:rsidRDefault="004226F4" w:rsidP="007D44E2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88"/>
        <w:gridCol w:w="5520"/>
      </w:tblGrid>
      <w:tr w:rsidR="004226F4" w:rsidRPr="004D37D5" w:rsidTr="00814219">
        <w:tc>
          <w:tcPr>
            <w:tcW w:w="4188" w:type="dxa"/>
          </w:tcPr>
          <w:p w:rsidR="004226F4" w:rsidRPr="004D37D5" w:rsidRDefault="004226F4" w:rsidP="00E70C8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4D37D5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520" w:type="dxa"/>
          </w:tcPr>
          <w:p w:rsidR="004226F4" w:rsidRPr="004D37D5" w:rsidRDefault="004226F4" w:rsidP="00814219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Общий объем финансирования подпрограммы  -  1673689,8  тыс. руб., в том числе: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2014 год – 235 614,2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2015 год – 227 913,7 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2016 год – 262 933,7 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2017 год -  210 776,5 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2018 год -  245 483,9  тыс. руб.,</w:t>
            </w:r>
          </w:p>
          <w:p w:rsidR="004226F4" w:rsidRPr="004D37D5" w:rsidRDefault="004226F4" w:rsidP="007D44E2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2019 год – 245 483,9  тыс. руб.,</w:t>
            </w:r>
          </w:p>
          <w:p w:rsidR="004226F4" w:rsidRPr="004D37D5" w:rsidRDefault="004226F4" w:rsidP="00C61FD1">
            <w:pPr>
              <w:jc w:val="both"/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2020 год -  245 483,9  тыс. руб.</w:t>
            </w:r>
          </w:p>
        </w:tc>
      </w:tr>
    </w:tbl>
    <w:p w:rsidR="004226F4" w:rsidRPr="004D37D5" w:rsidRDefault="004226F4" w:rsidP="007D44E2">
      <w:pPr>
        <w:pStyle w:val="ConsPlusTitle"/>
        <w:widowControl/>
        <w:jc w:val="right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70353F">
      <w:pPr>
        <w:pStyle w:val="ConsPlusNormal"/>
        <w:ind w:firstLine="426"/>
        <w:jc w:val="both"/>
        <w:rPr>
          <w:rFonts w:ascii="Times New Roman" w:hAnsi="Times New Roman"/>
          <w:sz w:val="28"/>
          <w:szCs w:val="28"/>
        </w:rPr>
      </w:pPr>
      <w:r w:rsidRPr="004D37D5">
        <w:rPr>
          <w:rFonts w:ascii="Times New Roman" w:hAnsi="Times New Roman"/>
          <w:sz w:val="28"/>
          <w:szCs w:val="28"/>
        </w:rPr>
        <w:t>1.3. В Паспорте подпрограммы 2 муниципальной программы Мокшанского района Пензенской области «Развитие образования в Мокшанском районе» на 2014 – 2020  годы строку «Объемы бюджетных ассигнований подпрограммы» изложить в следующей редакции:</w:t>
      </w:r>
    </w:p>
    <w:p w:rsidR="004226F4" w:rsidRPr="004D37D5" w:rsidRDefault="004226F4" w:rsidP="0070353F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28"/>
        <w:gridCol w:w="5280"/>
      </w:tblGrid>
      <w:tr w:rsidR="004226F4" w:rsidRPr="004D37D5" w:rsidTr="00814219">
        <w:tc>
          <w:tcPr>
            <w:tcW w:w="4428" w:type="dxa"/>
          </w:tcPr>
          <w:p w:rsidR="004226F4" w:rsidRPr="004D37D5" w:rsidRDefault="004226F4" w:rsidP="00930E62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4D37D5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5280" w:type="dxa"/>
          </w:tcPr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 xml:space="preserve">Общий объем финансирования подпрограммы  - 9 206,0 тыс. руб., в том числе: 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2014 год –  2 415,1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2015 год -  2 218,3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2016 год – 2 383,0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2017 год – 335,6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2018 год – 618,0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2019 год -  618,0 тыс. руб.,</w:t>
            </w:r>
          </w:p>
          <w:p w:rsidR="004226F4" w:rsidRPr="004D37D5" w:rsidRDefault="004226F4" w:rsidP="0070353F">
            <w:pPr>
              <w:rPr>
                <w:sz w:val="28"/>
                <w:szCs w:val="28"/>
              </w:rPr>
            </w:pPr>
            <w:r w:rsidRPr="004D37D5">
              <w:rPr>
                <w:sz w:val="28"/>
                <w:szCs w:val="28"/>
              </w:rPr>
              <w:t>2020 год -  618,0 тыс. руб.</w:t>
            </w:r>
          </w:p>
        </w:tc>
      </w:tr>
    </w:tbl>
    <w:p w:rsidR="004226F4" w:rsidRPr="004D37D5" w:rsidRDefault="004226F4" w:rsidP="0070353F">
      <w:pPr>
        <w:pStyle w:val="ConsPlusTitle"/>
        <w:widowControl/>
        <w:jc w:val="right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34125B">
      <w:pPr>
        <w:pStyle w:val="ConsPlusTitle"/>
        <w:widowControl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2. Внести в приложение 4 к Муниципальной программе изменения, изложив его в новой редакции (прилагается).</w:t>
      </w:r>
    </w:p>
    <w:p w:rsidR="004226F4" w:rsidRPr="004D37D5" w:rsidRDefault="004226F4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3. Внести в приложение 6 к Муниципальной программе изменения, изложив его в новой редакции (прилагается).</w:t>
      </w:r>
    </w:p>
    <w:p w:rsidR="004226F4" w:rsidRPr="004D37D5" w:rsidRDefault="004226F4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4. Внести в приложение 8 к Муниципальной программе изменения, изложив его в новой редакции (прилагается).</w:t>
      </w:r>
    </w:p>
    <w:p w:rsidR="004226F4" w:rsidRPr="004D37D5" w:rsidRDefault="004226F4" w:rsidP="004A035E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 Внести в приложение 10 к Муниципальной программе следующие изменения:</w:t>
      </w:r>
    </w:p>
    <w:p w:rsidR="004226F4" w:rsidRPr="004D37D5" w:rsidRDefault="004226F4" w:rsidP="00715309">
      <w:pPr>
        <w:pStyle w:val="ConsPlusTitle"/>
        <w:widowControl/>
        <w:rPr>
          <w:b w:val="0"/>
          <w:sz w:val="28"/>
          <w:szCs w:val="28"/>
        </w:rPr>
      </w:pPr>
    </w:p>
    <w:p w:rsidR="004226F4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Pr="004D37D5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5.1. Пункт 1.2.2 изложить в следующей редакции:</w:t>
      </w:r>
    </w:p>
    <w:p w:rsidR="004226F4" w:rsidRPr="004D37D5" w:rsidRDefault="004226F4" w:rsidP="0067598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37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17"/>
        <w:gridCol w:w="567"/>
        <w:gridCol w:w="929"/>
        <w:gridCol w:w="480"/>
        <w:gridCol w:w="425"/>
        <w:gridCol w:w="959"/>
        <w:gridCol w:w="425"/>
        <w:gridCol w:w="1669"/>
        <w:gridCol w:w="1275"/>
      </w:tblGrid>
      <w:tr w:rsidR="004226F4" w:rsidRPr="004D37D5" w:rsidTr="00814219">
        <w:trPr>
          <w:trHeight w:val="857"/>
        </w:trPr>
        <w:tc>
          <w:tcPr>
            <w:tcW w:w="568" w:type="dxa"/>
            <w:vMerge w:val="restart"/>
          </w:tcPr>
          <w:p w:rsidR="004226F4" w:rsidRPr="004D37D5" w:rsidRDefault="004226F4" w:rsidP="008571C3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1.2.2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452B01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Исполнение государствен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полномочий Пензенской области в сфере образования по финансиро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ванию муниципаль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общеобразова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тельных организаций</w:t>
            </w:r>
          </w:p>
        </w:tc>
        <w:tc>
          <w:tcPr>
            <w:tcW w:w="1517" w:type="dxa"/>
            <w:vMerge w:val="restart"/>
          </w:tcPr>
          <w:p w:rsidR="004226F4" w:rsidRPr="004D37D5" w:rsidRDefault="004226F4" w:rsidP="00452B01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Управление образованием, общеобразова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тельные организации, подведомствен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ные  Управлению образованием</w:t>
            </w:r>
          </w:p>
        </w:tc>
        <w:tc>
          <w:tcPr>
            <w:tcW w:w="567" w:type="dxa"/>
          </w:tcPr>
          <w:p w:rsidR="004226F4" w:rsidRPr="00BA0322" w:rsidRDefault="004226F4" w:rsidP="008571C3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92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89067,3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95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89067,3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66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общеобразовате-</w:t>
            </w:r>
          </w:p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льных организаций - 11</w:t>
            </w:r>
          </w:p>
        </w:tc>
        <w:tc>
          <w:tcPr>
            <w:tcW w:w="127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814219">
        <w:trPr>
          <w:trHeight w:val="870"/>
        </w:trPr>
        <w:tc>
          <w:tcPr>
            <w:tcW w:w="568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8571C3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92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93881,7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95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93881,7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66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общеобразовате-</w:t>
            </w:r>
          </w:p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льных организаций - 11</w:t>
            </w:r>
          </w:p>
        </w:tc>
        <w:tc>
          <w:tcPr>
            <w:tcW w:w="127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814219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8571C3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92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959" w:type="dxa"/>
          </w:tcPr>
          <w:p w:rsidR="004226F4" w:rsidRPr="00BA0322" w:rsidRDefault="004226F4" w:rsidP="00295565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66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общебразовате-</w:t>
            </w:r>
          </w:p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льных организаций</w:t>
            </w:r>
          </w:p>
        </w:tc>
        <w:tc>
          <w:tcPr>
            <w:tcW w:w="127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814219">
        <w:trPr>
          <w:trHeight w:val="597"/>
        </w:trPr>
        <w:tc>
          <w:tcPr>
            <w:tcW w:w="568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8571C3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92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95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669" w:type="dxa"/>
          </w:tcPr>
          <w:p w:rsidR="004226F4" w:rsidRPr="00BA0322" w:rsidRDefault="004226F4" w:rsidP="00CC6E89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общеобразовате-</w:t>
            </w:r>
          </w:p>
          <w:p w:rsidR="004226F4" w:rsidRPr="00BA0322" w:rsidRDefault="004226F4" w:rsidP="00CC6E89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льных организаций - 11</w:t>
            </w:r>
          </w:p>
        </w:tc>
        <w:tc>
          <w:tcPr>
            <w:tcW w:w="127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814219">
        <w:trPr>
          <w:trHeight w:val="353"/>
        </w:trPr>
        <w:tc>
          <w:tcPr>
            <w:tcW w:w="568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D5121D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8571C3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92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95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109300,0</w:t>
            </w:r>
          </w:p>
        </w:tc>
        <w:tc>
          <w:tcPr>
            <w:tcW w:w="42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669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общеобразовате-</w:t>
            </w:r>
          </w:p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льных организаций - 11</w:t>
            </w:r>
          </w:p>
        </w:tc>
        <w:tc>
          <w:tcPr>
            <w:tcW w:w="1275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Показатель 2 Программы</w:t>
            </w:r>
          </w:p>
        </w:tc>
      </w:tr>
    </w:tbl>
    <w:p w:rsidR="004226F4" w:rsidRPr="004D37D5" w:rsidRDefault="004226F4" w:rsidP="00715309">
      <w:pPr>
        <w:pStyle w:val="ConsPlusTitle"/>
        <w:widowControl/>
        <w:tabs>
          <w:tab w:val="right" w:pos="10065"/>
        </w:tabs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</w:t>
      </w:r>
      <w:r w:rsidRPr="004D37D5">
        <w:rPr>
          <w:b w:val="0"/>
          <w:sz w:val="28"/>
          <w:szCs w:val="28"/>
        </w:rPr>
        <w:tab/>
        <w:t>».</w:t>
      </w:r>
    </w:p>
    <w:p w:rsidR="004226F4" w:rsidRPr="004D37D5" w:rsidRDefault="004226F4" w:rsidP="00CC6E89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5.2. Пункт 1.2.3 изложить в следующей редакции:</w:t>
      </w:r>
    </w:p>
    <w:p w:rsidR="004226F4" w:rsidRPr="004D37D5" w:rsidRDefault="004226F4" w:rsidP="00CC6E89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36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59"/>
        <w:gridCol w:w="567"/>
        <w:gridCol w:w="851"/>
        <w:gridCol w:w="567"/>
        <w:gridCol w:w="567"/>
        <w:gridCol w:w="766"/>
        <w:gridCol w:w="516"/>
        <w:gridCol w:w="1418"/>
        <w:gridCol w:w="1426"/>
      </w:tblGrid>
      <w:tr w:rsidR="004226F4" w:rsidRPr="004D37D5" w:rsidTr="00814219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1.2.3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Исполнение отдельных государствен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полномочий Пензенской области по осуществле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нию денежных выплат молодым специалистам (педагогичес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ким работникам) муниципаль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образователь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организаций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>
              <w:rPr>
                <w:sz w:val="22"/>
                <w:szCs w:val="22"/>
              </w:rPr>
              <w:t xml:space="preserve">Управление образованием, </w:t>
            </w:r>
            <w:r w:rsidRPr="004D37D5">
              <w:rPr>
                <w:sz w:val="22"/>
                <w:szCs w:val="22"/>
              </w:rPr>
              <w:t>образователь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ные организации, подведомственные  Управлению образованием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2016</w:t>
            </w:r>
          </w:p>
        </w:tc>
        <w:tc>
          <w:tcPr>
            <w:tcW w:w="85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122,4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76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122,4</w:t>
            </w:r>
          </w:p>
        </w:tc>
        <w:tc>
          <w:tcPr>
            <w:tcW w:w="51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1418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образо-вательных организаций – участников мероприятий -3</w:t>
            </w:r>
          </w:p>
        </w:tc>
        <w:tc>
          <w:tcPr>
            <w:tcW w:w="1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Показатель 2 Программы</w:t>
            </w:r>
          </w:p>
        </w:tc>
      </w:tr>
      <w:tr w:rsidR="004226F4" w:rsidRPr="004D37D5" w:rsidTr="00814219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2017</w:t>
            </w:r>
          </w:p>
        </w:tc>
        <w:tc>
          <w:tcPr>
            <w:tcW w:w="85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76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51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0</w:t>
            </w:r>
          </w:p>
        </w:tc>
        <w:tc>
          <w:tcPr>
            <w:tcW w:w="1418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образо-вательных организаций – участников мероприятий -3</w:t>
            </w:r>
          </w:p>
        </w:tc>
        <w:tc>
          <w:tcPr>
            <w:tcW w:w="1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Показатель 2 Программы</w:t>
            </w:r>
          </w:p>
        </w:tc>
      </w:tr>
      <w:tr w:rsidR="004226F4" w:rsidRPr="004D37D5" w:rsidTr="00814219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85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6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4226F4" w:rsidRPr="00BA0322" w:rsidRDefault="004226F4" w:rsidP="00930E62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  <w:tr w:rsidR="004226F4" w:rsidRPr="004D37D5" w:rsidTr="00814219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5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6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4226F4" w:rsidRPr="00BA0322" w:rsidRDefault="004226F4" w:rsidP="00930E62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  <w:tr w:rsidR="004226F4" w:rsidRPr="004D37D5" w:rsidTr="00814219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5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6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8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426" w:type="dxa"/>
          </w:tcPr>
          <w:p w:rsidR="004226F4" w:rsidRPr="00BA0322" w:rsidRDefault="004226F4" w:rsidP="00930E62">
            <w:pPr>
              <w:pStyle w:val="ConsPlusNormal"/>
              <w:rPr>
                <w:rFonts w:ascii="Times New Roman" w:hAnsi="Times New Roman"/>
                <w:sz w:val="20"/>
              </w:rPr>
            </w:pPr>
          </w:p>
        </w:tc>
      </w:tr>
    </w:tbl>
    <w:p w:rsidR="004226F4" w:rsidRPr="004D37D5" w:rsidRDefault="004226F4" w:rsidP="00CC6E89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</w:t>
      </w: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Pr="004D37D5" w:rsidRDefault="004226F4" w:rsidP="00643839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Pr="004D37D5">
        <w:rPr>
          <w:b w:val="0"/>
          <w:sz w:val="28"/>
          <w:szCs w:val="28"/>
        </w:rPr>
        <w:t xml:space="preserve">  5.3. Пункт 1.3.1 изложить в следующей редакции:</w:t>
      </w:r>
    </w:p>
    <w:p w:rsidR="004226F4" w:rsidRPr="004D37D5" w:rsidRDefault="004226F4" w:rsidP="006066A9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36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59"/>
        <w:gridCol w:w="567"/>
        <w:gridCol w:w="851"/>
        <w:gridCol w:w="850"/>
        <w:gridCol w:w="450"/>
        <w:gridCol w:w="480"/>
        <w:gridCol w:w="708"/>
        <w:gridCol w:w="1418"/>
        <w:gridCol w:w="1351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1.3.1</w:t>
            </w:r>
          </w:p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452B01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Обеспечение деятельности (оказания услуг) организаций дополнитель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ного образования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452B01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Управление образованием, организации дополнитель-ного образования, подведомственные Управлению образованием</w:t>
            </w:r>
          </w:p>
        </w:tc>
        <w:tc>
          <w:tcPr>
            <w:tcW w:w="567" w:type="dxa"/>
          </w:tcPr>
          <w:p w:rsidR="004226F4" w:rsidRPr="00BA0322" w:rsidRDefault="004226F4" w:rsidP="00282226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24514,0</w:t>
            </w:r>
          </w:p>
        </w:tc>
        <w:tc>
          <w:tcPr>
            <w:tcW w:w="8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23698,4</w:t>
            </w:r>
          </w:p>
        </w:tc>
        <w:tc>
          <w:tcPr>
            <w:tcW w:w="4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815,6</w:t>
            </w:r>
          </w:p>
        </w:tc>
        <w:tc>
          <w:tcPr>
            <w:tcW w:w="141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организаций дополнитель-ного образования -2</w:t>
            </w:r>
          </w:p>
        </w:tc>
        <w:tc>
          <w:tcPr>
            <w:tcW w:w="1351" w:type="dxa"/>
          </w:tcPr>
          <w:p w:rsidR="004226F4" w:rsidRPr="004D37D5" w:rsidRDefault="004226F4" w:rsidP="00452B01">
            <w:r w:rsidRPr="004D37D5">
              <w:rPr>
                <w:sz w:val="22"/>
                <w:szCs w:val="22"/>
              </w:rPr>
              <w:t>Показатель 3 Программы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282226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20129,3</w:t>
            </w:r>
          </w:p>
        </w:tc>
        <w:tc>
          <w:tcPr>
            <w:tcW w:w="8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19529,3</w:t>
            </w:r>
          </w:p>
        </w:tc>
        <w:tc>
          <w:tcPr>
            <w:tcW w:w="4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600,0</w:t>
            </w:r>
          </w:p>
        </w:tc>
        <w:tc>
          <w:tcPr>
            <w:tcW w:w="141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организаций дополнитель-ного образования -2</w:t>
            </w:r>
          </w:p>
        </w:tc>
        <w:tc>
          <w:tcPr>
            <w:tcW w:w="1351" w:type="dxa"/>
          </w:tcPr>
          <w:p w:rsidR="004226F4" w:rsidRPr="004D37D5" w:rsidRDefault="004226F4" w:rsidP="00452B01">
            <w:r w:rsidRPr="004D37D5">
              <w:rPr>
                <w:sz w:val="22"/>
                <w:szCs w:val="22"/>
              </w:rPr>
              <w:t>Показатель 3 Программы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282226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851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24100,0</w:t>
            </w:r>
          </w:p>
        </w:tc>
        <w:tc>
          <w:tcPr>
            <w:tcW w:w="8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23500,0</w:t>
            </w:r>
          </w:p>
        </w:tc>
        <w:tc>
          <w:tcPr>
            <w:tcW w:w="4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600,0</w:t>
            </w:r>
          </w:p>
        </w:tc>
        <w:tc>
          <w:tcPr>
            <w:tcW w:w="141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организаций дополнитель-ного образования -2</w:t>
            </w:r>
          </w:p>
        </w:tc>
        <w:tc>
          <w:tcPr>
            <w:tcW w:w="1351" w:type="dxa"/>
          </w:tcPr>
          <w:p w:rsidR="004226F4" w:rsidRPr="004D37D5" w:rsidRDefault="004226F4" w:rsidP="00452B01">
            <w:r w:rsidRPr="004D37D5">
              <w:rPr>
                <w:sz w:val="22"/>
                <w:szCs w:val="22"/>
              </w:rPr>
              <w:t>Показатель 3 Программы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282226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851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24100,0</w:t>
            </w:r>
          </w:p>
        </w:tc>
        <w:tc>
          <w:tcPr>
            <w:tcW w:w="8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23500,0</w:t>
            </w:r>
          </w:p>
        </w:tc>
        <w:tc>
          <w:tcPr>
            <w:tcW w:w="4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600,0</w:t>
            </w:r>
          </w:p>
        </w:tc>
        <w:tc>
          <w:tcPr>
            <w:tcW w:w="141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организаций дополнитель-ного образования -2</w:t>
            </w:r>
          </w:p>
        </w:tc>
        <w:tc>
          <w:tcPr>
            <w:tcW w:w="1351" w:type="dxa"/>
          </w:tcPr>
          <w:p w:rsidR="004226F4" w:rsidRPr="004D37D5" w:rsidRDefault="004226F4" w:rsidP="00452B01">
            <w:r w:rsidRPr="004D37D5">
              <w:rPr>
                <w:sz w:val="22"/>
                <w:szCs w:val="22"/>
              </w:rPr>
              <w:t>Показатель 3 Программы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282226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282226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24100,0</w:t>
            </w:r>
          </w:p>
        </w:tc>
        <w:tc>
          <w:tcPr>
            <w:tcW w:w="8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23500,0</w:t>
            </w:r>
          </w:p>
        </w:tc>
        <w:tc>
          <w:tcPr>
            <w:tcW w:w="45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80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70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600,0</w:t>
            </w:r>
          </w:p>
        </w:tc>
        <w:tc>
          <w:tcPr>
            <w:tcW w:w="1418" w:type="dxa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организаций дополнитель-ного образования -2</w:t>
            </w:r>
          </w:p>
        </w:tc>
        <w:tc>
          <w:tcPr>
            <w:tcW w:w="1351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Показатель 3 Программы</w:t>
            </w:r>
          </w:p>
        </w:tc>
      </w:tr>
    </w:tbl>
    <w:p w:rsidR="004226F4" w:rsidRPr="004D37D5" w:rsidRDefault="004226F4" w:rsidP="006066A9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252AA5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5.4. Пункт 1.4.3 изложить в следующей редакции:</w:t>
      </w:r>
    </w:p>
    <w:p w:rsidR="004226F4" w:rsidRPr="004D37D5" w:rsidRDefault="004226F4" w:rsidP="00252AA5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24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397"/>
        <w:gridCol w:w="567"/>
        <w:gridCol w:w="831"/>
        <w:gridCol w:w="567"/>
        <w:gridCol w:w="513"/>
        <w:gridCol w:w="850"/>
        <w:gridCol w:w="470"/>
        <w:gridCol w:w="1559"/>
        <w:gridCol w:w="1363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1.4.3</w:t>
            </w:r>
          </w:p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AB305D" w:rsidRDefault="004226F4" w:rsidP="00930E62">
            <w:pPr>
              <w:ind w:right="-108"/>
              <w:rPr>
                <w:sz w:val="16"/>
                <w:szCs w:val="16"/>
              </w:rPr>
            </w:pPr>
          </w:p>
          <w:p w:rsidR="004226F4" w:rsidRPr="00AB305D" w:rsidRDefault="004226F4" w:rsidP="00930E62">
            <w:pPr>
              <w:ind w:right="-108"/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>Исполнение государствен-ных полномочий по предоставле-нию мер социальной поддержки педагогическим работникам Пензенской области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образователь-ных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397" w:type="dxa"/>
            <w:vMerge w:val="restart"/>
          </w:tcPr>
          <w:p w:rsidR="004226F4" w:rsidRDefault="004226F4" w:rsidP="00404AB0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Управление образова</w:t>
            </w:r>
            <w:r>
              <w:rPr>
                <w:sz w:val="22"/>
                <w:szCs w:val="22"/>
              </w:rPr>
              <w:t>-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нием</w:t>
            </w: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83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11425,1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11425,1</w:t>
            </w:r>
          </w:p>
        </w:tc>
        <w:tc>
          <w:tcPr>
            <w:tcW w:w="47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Доля работников, получивших социальную поддержку, из числа обратив-шихся - 100%</w:t>
            </w:r>
          </w:p>
        </w:tc>
        <w:tc>
          <w:tcPr>
            <w:tcW w:w="1363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C16908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83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7732,8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7732,8</w:t>
            </w:r>
          </w:p>
        </w:tc>
        <w:tc>
          <w:tcPr>
            <w:tcW w:w="47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Доля работников, получивших социальную поддержку, из числа обратив-шихся - 100%</w:t>
            </w:r>
          </w:p>
        </w:tc>
        <w:tc>
          <w:tcPr>
            <w:tcW w:w="1363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C16908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83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47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Доля работников, получивших социальную поддержку, из числа обратив-шихся - 100%</w:t>
            </w:r>
          </w:p>
        </w:tc>
        <w:tc>
          <w:tcPr>
            <w:tcW w:w="1363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C16908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83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47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Доля работников, получивших социальную поддержку, из числа обратив-шихся - 100%</w:t>
            </w:r>
          </w:p>
        </w:tc>
        <w:tc>
          <w:tcPr>
            <w:tcW w:w="1363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C16908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C16908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83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1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85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8900,0</w:t>
            </w:r>
          </w:p>
        </w:tc>
        <w:tc>
          <w:tcPr>
            <w:tcW w:w="470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Доля работников, получивших социальную поддержку, из числа обратив-шихся - 100%</w:t>
            </w:r>
          </w:p>
        </w:tc>
        <w:tc>
          <w:tcPr>
            <w:tcW w:w="1363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Программы</w:t>
            </w:r>
          </w:p>
        </w:tc>
      </w:tr>
    </w:tbl>
    <w:p w:rsidR="004226F4" w:rsidRPr="004D37D5" w:rsidRDefault="004226F4" w:rsidP="00675987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3011E3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5.5. Пункт 1.5.2 изложить в следующей редакции:</w:t>
      </w:r>
    </w:p>
    <w:p w:rsidR="004226F4" w:rsidRPr="004D37D5" w:rsidRDefault="004226F4" w:rsidP="003011E3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24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397"/>
        <w:gridCol w:w="567"/>
        <w:gridCol w:w="851"/>
        <w:gridCol w:w="425"/>
        <w:gridCol w:w="425"/>
        <w:gridCol w:w="851"/>
        <w:gridCol w:w="425"/>
        <w:gridCol w:w="1559"/>
        <w:gridCol w:w="1617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1.5.2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AB305D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Содержание ребенка в семье опекуна и приемной семье, а также вознагражде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ние, причитаю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щееся приемному родителю, за счет средств бюджета Пензенской области</w:t>
            </w:r>
          </w:p>
        </w:tc>
        <w:tc>
          <w:tcPr>
            <w:tcW w:w="1397" w:type="dxa"/>
            <w:vMerge w:val="restart"/>
          </w:tcPr>
          <w:p w:rsidR="004226F4" w:rsidRPr="00AB305D" w:rsidRDefault="004226F4" w:rsidP="00930E62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AB305D">
              <w:rPr>
                <w:sz w:val="22"/>
                <w:szCs w:val="22"/>
              </w:rPr>
              <w:t>Управление образованием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10973,2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10973,2</w:t>
            </w:r>
          </w:p>
        </w:tc>
        <w:tc>
          <w:tcPr>
            <w:tcW w:w="425" w:type="dxa"/>
          </w:tcPr>
          <w:p w:rsidR="004226F4" w:rsidRPr="004D37D5" w:rsidRDefault="004226F4" w:rsidP="00930E62">
            <w:r w:rsidRPr="004D37D5"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опекунов и приемных родителей - 63</w:t>
            </w:r>
          </w:p>
        </w:tc>
        <w:tc>
          <w:tcPr>
            <w:tcW w:w="1617" w:type="dxa"/>
          </w:tcPr>
          <w:p w:rsidR="004226F4" w:rsidRPr="00AB305D" w:rsidRDefault="004226F4" w:rsidP="00930E62">
            <w:r w:rsidRPr="00AB305D">
              <w:rPr>
                <w:sz w:val="22"/>
                <w:szCs w:val="22"/>
              </w:rPr>
              <w:t>Показатель 3 Подпрограммы 1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2017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9697,9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9697,9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опекунов и приемных родителей - 63</w:t>
            </w:r>
          </w:p>
        </w:tc>
        <w:tc>
          <w:tcPr>
            <w:tcW w:w="1617" w:type="dxa"/>
          </w:tcPr>
          <w:p w:rsidR="004226F4" w:rsidRPr="00AB305D" w:rsidRDefault="004226F4" w:rsidP="00930E62">
            <w:r w:rsidRPr="00AB305D">
              <w:rPr>
                <w:sz w:val="22"/>
                <w:szCs w:val="22"/>
              </w:rPr>
              <w:t>Показатель 3 Подпрограммы 1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2018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опекунов и приемных родителей - 63</w:t>
            </w:r>
          </w:p>
        </w:tc>
        <w:tc>
          <w:tcPr>
            <w:tcW w:w="1617" w:type="dxa"/>
          </w:tcPr>
          <w:p w:rsidR="004226F4" w:rsidRPr="00AB305D" w:rsidRDefault="004226F4" w:rsidP="00930E62">
            <w:r w:rsidRPr="00AB305D">
              <w:rPr>
                <w:sz w:val="22"/>
                <w:szCs w:val="22"/>
              </w:rPr>
              <w:t>Показатель 3 Подпрограммы 1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2019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опекунов и приемных родителей - 63</w:t>
            </w:r>
          </w:p>
        </w:tc>
        <w:tc>
          <w:tcPr>
            <w:tcW w:w="1617" w:type="dxa"/>
          </w:tcPr>
          <w:p w:rsidR="004226F4" w:rsidRPr="00AB305D" w:rsidRDefault="004226F4" w:rsidP="00930E62">
            <w:r w:rsidRPr="00AB305D">
              <w:rPr>
                <w:sz w:val="22"/>
                <w:szCs w:val="22"/>
              </w:rPr>
              <w:t>Показатель 3 Подпрограммы 1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39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2020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опекунов и приемных родителей - 63</w:t>
            </w:r>
          </w:p>
        </w:tc>
        <w:tc>
          <w:tcPr>
            <w:tcW w:w="1617" w:type="dxa"/>
          </w:tcPr>
          <w:p w:rsidR="004226F4" w:rsidRPr="00AB305D" w:rsidRDefault="004226F4" w:rsidP="00930E62">
            <w:r w:rsidRPr="00AB305D">
              <w:rPr>
                <w:sz w:val="22"/>
                <w:szCs w:val="22"/>
              </w:rPr>
              <w:t>Показатель 3 Подпрограммы 1</w:t>
            </w:r>
          </w:p>
        </w:tc>
      </w:tr>
    </w:tbl>
    <w:p w:rsidR="004226F4" w:rsidRPr="004D37D5" w:rsidRDefault="004226F4" w:rsidP="003011E3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3011E3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5.6. Пункт 1.6.1 изложить в следующей редакции:</w:t>
      </w:r>
    </w:p>
    <w:p w:rsidR="004226F4" w:rsidRPr="004D37D5" w:rsidRDefault="004226F4" w:rsidP="003011E3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133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17"/>
        <w:gridCol w:w="567"/>
        <w:gridCol w:w="873"/>
        <w:gridCol w:w="840"/>
        <w:gridCol w:w="480"/>
        <w:gridCol w:w="425"/>
        <w:gridCol w:w="425"/>
        <w:gridCol w:w="2030"/>
        <w:gridCol w:w="849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1.6.1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 xml:space="preserve">Обеспечение деятельности аппарата </w:t>
            </w:r>
          </w:p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 xml:space="preserve">Управления </w:t>
            </w:r>
          </w:p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517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Управление образованием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</w:t>
            </w:r>
          </w:p>
        </w:tc>
        <w:tc>
          <w:tcPr>
            <w:tcW w:w="87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2221,1</w:t>
            </w:r>
          </w:p>
        </w:tc>
        <w:tc>
          <w:tcPr>
            <w:tcW w:w="84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2221,1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2030" w:type="dxa"/>
          </w:tcPr>
          <w:p w:rsidR="004226F4" w:rsidRPr="00AB305D" w:rsidRDefault="004226F4" w:rsidP="00AB305D">
            <w:pPr>
              <w:tabs>
                <w:tab w:val="center" w:pos="4153"/>
                <w:tab w:val="right" w:pos="8306"/>
              </w:tabs>
              <w:ind w:right="-182"/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 xml:space="preserve">Выполнение плана деятельности Управления образованием, </w:t>
            </w:r>
          </w:p>
          <w:p w:rsidR="004226F4" w:rsidRPr="00AB305D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 xml:space="preserve">  - 100 %</w:t>
            </w:r>
          </w:p>
        </w:tc>
        <w:tc>
          <w:tcPr>
            <w:tcW w:w="849" w:type="dxa"/>
          </w:tcPr>
          <w:p w:rsidR="004226F4" w:rsidRPr="004D37D5" w:rsidRDefault="004226F4" w:rsidP="00404AB0">
            <w:pPr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2017</w:t>
            </w:r>
          </w:p>
        </w:tc>
        <w:tc>
          <w:tcPr>
            <w:tcW w:w="873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2266,5</w:t>
            </w:r>
          </w:p>
        </w:tc>
        <w:tc>
          <w:tcPr>
            <w:tcW w:w="84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2266,5</w:t>
            </w:r>
          </w:p>
        </w:tc>
        <w:tc>
          <w:tcPr>
            <w:tcW w:w="48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2030" w:type="dxa"/>
          </w:tcPr>
          <w:p w:rsidR="004226F4" w:rsidRPr="00AB305D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 xml:space="preserve">Выполнение плана деятельности Управления образованием,   </w:t>
            </w:r>
          </w:p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- 100 %</w:t>
            </w:r>
          </w:p>
        </w:tc>
        <w:tc>
          <w:tcPr>
            <w:tcW w:w="849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1099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2018</w:t>
            </w:r>
          </w:p>
        </w:tc>
        <w:tc>
          <w:tcPr>
            <w:tcW w:w="873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84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48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2030" w:type="dxa"/>
          </w:tcPr>
          <w:p w:rsidR="004226F4" w:rsidRPr="00AB305D" w:rsidRDefault="004226F4" w:rsidP="00AB305D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 xml:space="preserve">Выполнение плана деятельности Управления образованием,  </w:t>
            </w:r>
          </w:p>
          <w:p w:rsidR="004226F4" w:rsidRPr="00BA0322" w:rsidRDefault="004226F4" w:rsidP="00AB305D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 xml:space="preserve"> - 100 %</w:t>
            </w:r>
          </w:p>
        </w:tc>
        <w:tc>
          <w:tcPr>
            <w:tcW w:w="849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2019</w:t>
            </w:r>
          </w:p>
        </w:tc>
        <w:tc>
          <w:tcPr>
            <w:tcW w:w="873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84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48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2030" w:type="dxa"/>
          </w:tcPr>
          <w:p w:rsidR="004226F4" w:rsidRPr="00AB305D" w:rsidRDefault="004226F4" w:rsidP="00AB305D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AB305D">
              <w:rPr>
                <w:sz w:val="20"/>
                <w:szCs w:val="20"/>
              </w:rPr>
              <w:t xml:space="preserve">Выполнение плана деятельности Управления образованием, </w:t>
            </w:r>
          </w:p>
          <w:p w:rsidR="004226F4" w:rsidRPr="00BA0322" w:rsidRDefault="004226F4" w:rsidP="00AB305D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 xml:space="preserve">  - 100 %</w:t>
            </w:r>
          </w:p>
        </w:tc>
        <w:tc>
          <w:tcPr>
            <w:tcW w:w="849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2020</w:t>
            </w:r>
          </w:p>
        </w:tc>
        <w:tc>
          <w:tcPr>
            <w:tcW w:w="873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84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2700,0</w:t>
            </w:r>
          </w:p>
        </w:tc>
        <w:tc>
          <w:tcPr>
            <w:tcW w:w="480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2030" w:type="dxa"/>
          </w:tcPr>
          <w:p w:rsidR="004226F4" w:rsidRPr="00BA0322" w:rsidRDefault="004226F4" w:rsidP="00AB305D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Выполнение плана деятельности Управления образованием</w:t>
            </w:r>
          </w:p>
          <w:p w:rsidR="004226F4" w:rsidRPr="00BA0322" w:rsidRDefault="004226F4" w:rsidP="00AB305D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 xml:space="preserve">   - 100 %</w:t>
            </w:r>
          </w:p>
        </w:tc>
        <w:tc>
          <w:tcPr>
            <w:tcW w:w="849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</w:tbl>
    <w:p w:rsidR="004226F4" w:rsidRPr="004D37D5" w:rsidRDefault="004226F4" w:rsidP="003011E3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CE4C4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5.7. Пункт 1.6.2 изложить в следующей редакции:</w:t>
      </w:r>
    </w:p>
    <w:p w:rsidR="004226F4" w:rsidRPr="004D37D5" w:rsidRDefault="004226F4" w:rsidP="00CE4C4A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051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59"/>
        <w:gridCol w:w="567"/>
        <w:gridCol w:w="993"/>
        <w:gridCol w:w="850"/>
        <w:gridCol w:w="425"/>
        <w:gridCol w:w="567"/>
        <w:gridCol w:w="636"/>
        <w:gridCol w:w="1559"/>
        <w:gridCol w:w="768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1.6.2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Обеспечение деятельности (оказание услуг)  методической службы, централизован</w:t>
            </w:r>
            <w:r>
              <w:rPr>
                <w:sz w:val="20"/>
                <w:szCs w:val="20"/>
              </w:rPr>
              <w:t>-</w:t>
            </w:r>
            <w:r w:rsidRPr="004D37D5">
              <w:rPr>
                <w:sz w:val="20"/>
                <w:szCs w:val="20"/>
              </w:rPr>
              <w:t>ной бухгалтерии Управления образованием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567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6221,8</w:t>
            </w:r>
          </w:p>
        </w:tc>
        <w:tc>
          <w:tcPr>
            <w:tcW w:w="85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6221,8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Выполнение плана деятельности Управления образованием,   - 100 %</w:t>
            </w:r>
          </w:p>
        </w:tc>
        <w:tc>
          <w:tcPr>
            <w:tcW w:w="768" w:type="dxa"/>
          </w:tcPr>
          <w:p w:rsidR="004226F4" w:rsidRPr="004D37D5" w:rsidRDefault="004226F4" w:rsidP="00404AB0">
            <w:pPr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5427,5</w:t>
            </w:r>
          </w:p>
        </w:tc>
        <w:tc>
          <w:tcPr>
            <w:tcW w:w="85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5427,5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Выполнение плана деятельности Управления образованием,   - 100 %</w:t>
            </w:r>
          </w:p>
        </w:tc>
        <w:tc>
          <w:tcPr>
            <w:tcW w:w="768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85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Выполнение плана деятельности Управления образованием,   - 100 %</w:t>
            </w:r>
          </w:p>
        </w:tc>
        <w:tc>
          <w:tcPr>
            <w:tcW w:w="768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85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Выполнение плана деятельности Управления образованием,   - 100 %</w:t>
            </w:r>
          </w:p>
        </w:tc>
        <w:tc>
          <w:tcPr>
            <w:tcW w:w="768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85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6700,0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63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Выполнение плана деятельности Управления образованием,   - 100 %</w:t>
            </w:r>
          </w:p>
        </w:tc>
        <w:tc>
          <w:tcPr>
            <w:tcW w:w="768" w:type="dxa"/>
          </w:tcPr>
          <w:p w:rsidR="004226F4" w:rsidRPr="004D37D5" w:rsidRDefault="004226F4" w:rsidP="00404AB0">
            <w:pPr>
              <w:ind w:left="80" w:hanging="80"/>
              <w:rPr>
                <w:sz w:val="20"/>
                <w:szCs w:val="20"/>
              </w:rPr>
            </w:pPr>
          </w:p>
        </w:tc>
      </w:tr>
    </w:tbl>
    <w:p w:rsidR="004226F4" w:rsidRPr="004D37D5" w:rsidRDefault="004226F4" w:rsidP="00CE4C4A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4B5E4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Default="004226F4" w:rsidP="004B5E4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4226F4" w:rsidRPr="004D37D5" w:rsidRDefault="004226F4" w:rsidP="004B5E4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5.8. Пункт 1.6.5 изложить в следующей редакции:</w:t>
      </w:r>
    </w:p>
    <w:p w:rsidR="004226F4" w:rsidRPr="004D37D5" w:rsidRDefault="004226F4" w:rsidP="004B5E40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39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17"/>
        <w:gridCol w:w="567"/>
        <w:gridCol w:w="993"/>
        <w:gridCol w:w="992"/>
        <w:gridCol w:w="425"/>
        <w:gridCol w:w="425"/>
        <w:gridCol w:w="516"/>
        <w:gridCol w:w="1559"/>
        <w:gridCol w:w="1275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1.6.5</w:t>
            </w:r>
          </w:p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Обеспечение деятельности (оказание услуг)  муниципального бюджетного учреждения «Хозяйственно</w:t>
            </w:r>
          </w:p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Эксплуатацион-ная служба» (МБУ ХЭС)</w:t>
            </w:r>
          </w:p>
        </w:tc>
        <w:tc>
          <w:tcPr>
            <w:tcW w:w="1517" w:type="dxa"/>
            <w:vMerge w:val="restart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0"/>
                <w:szCs w:val="20"/>
              </w:rPr>
              <w:t>Управление образованием, МБУ ХЭС</w:t>
            </w:r>
          </w:p>
        </w:tc>
        <w:tc>
          <w:tcPr>
            <w:tcW w:w="567" w:type="dxa"/>
          </w:tcPr>
          <w:p w:rsidR="004226F4" w:rsidRPr="004D37D5" w:rsidRDefault="004226F4" w:rsidP="00404AB0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</w:t>
            </w:r>
          </w:p>
        </w:tc>
        <w:tc>
          <w:tcPr>
            <w:tcW w:w="993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4D37D5">
              <w:rPr>
                <w:rFonts w:ascii="Times New Roman" w:hAnsi="Times New Roman"/>
              </w:rPr>
              <w:t>16207,4</w:t>
            </w:r>
          </w:p>
        </w:tc>
        <w:tc>
          <w:tcPr>
            <w:tcW w:w="992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16207,4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1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образователь-ных учреждений, обслуживаемых МБУ ХЭС - 26</w:t>
            </w:r>
          </w:p>
        </w:tc>
        <w:tc>
          <w:tcPr>
            <w:tcW w:w="1275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2017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11774,35</w:t>
            </w:r>
          </w:p>
        </w:tc>
        <w:tc>
          <w:tcPr>
            <w:tcW w:w="992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11774,35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1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образователь-ных учреждений, обслуживаемых МБУ ХЭС - 26</w:t>
            </w:r>
          </w:p>
        </w:tc>
        <w:tc>
          <w:tcPr>
            <w:tcW w:w="1275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2018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992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1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образователь-ных учреждений, обслуживаемых МБУ ХЭС - 26</w:t>
            </w:r>
          </w:p>
        </w:tc>
        <w:tc>
          <w:tcPr>
            <w:tcW w:w="1275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2019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992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1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образователь-ных учреждений, обслуживаемых МБУ ХЭС - 26</w:t>
            </w:r>
          </w:p>
        </w:tc>
        <w:tc>
          <w:tcPr>
            <w:tcW w:w="1275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17" w:type="dxa"/>
            <w:vMerge/>
          </w:tcPr>
          <w:p w:rsidR="004226F4" w:rsidRPr="004D37D5" w:rsidRDefault="004226F4" w:rsidP="00404AB0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404AB0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2020</w:t>
            </w:r>
          </w:p>
        </w:tc>
        <w:tc>
          <w:tcPr>
            <w:tcW w:w="993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992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11300,0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5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1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образователь-ных учреждений, обслуживаемых МБУ ХЭС - 26</w:t>
            </w:r>
          </w:p>
        </w:tc>
        <w:tc>
          <w:tcPr>
            <w:tcW w:w="1275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 xml:space="preserve">Показатели 1,2,3 Программы </w:t>
            </w:r>
          </w:p>
        </w:tc>
      </w:tr>
    </w:tbl>
    <w:p w:rsidR="004226F4" w:rsidRPr="004D37D5" w:rsidRDefault="004226F4" w:rsidP="004B5E40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6A6FF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5.9. Пункт 1.6.6 изложить в следующей редакции:</w:t>
      </w:r>
    </w:p>
    <w:p w:rsidR="004226F4" w:rsidRPr="004D37D5" w:rsidRDefault="004226F4" w:rsidP="006A6FF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24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59"/>
        <w:gridCol w:w="567"/>
        <w:gridCol w:w="831"/>
        <w:gridCol w:w="480"/>
        <w:gridCol w:w="567"/>
        <w:gridCol w:w="567"/>
        <w:gridCol w:w="567"/>
        <w:gridCol w:w="1701"/>
        <w:gridCol w:w="1278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1.6.6</w:t>
            </w:r>
          </w:p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Исполнение государствен</w:t>
            </w:r>
            <w:r>
              <w:rPr>
                <w:sz w:val="20"/>
                <w:szCs w:val="20"/>
              </w:rPr>
              <w:t>-</w:t>
            </w:r>
            <w:r w:rsidRPr="004D37D5">
              <w:rPr>
                <w:sz w:val="20"/>
                <w:szCs w:val="20"/>
              </w:rPr>
              <w:t>ных полномочий Пензенской области в сфере образования по финансирова</w:t>
            </w:r>
            <w:r>
              <w:rPr>
                <w:sz w:val="20"/>
                <w:szCs w:val="20"/>
              </w:rPr>
              <w:t>-</w:t>
            </w:r>
            <w:r w:rsidRPr="004D37D5">
              <w:rPr>
                <w:sz w:val="20"/>
                <w:szCs w:val="20"/>
              </w:rPr>
              <w:t>нию муниципальных общеобразова</w:t>
            </w:r>
            <w:r>
              <w:rPr>
                <w:sz w:val="20"/>
                <w:szCs w:val="20"/>
              </w:rPr>
              <w:t>-</w:t>
            </w:r>
            <w:r w:rsidRPr="004D37D5">
              <w:rPr>
                <w:sz w:val="20"/>
                <w:szCs w:val="20"/>
              </w:rPr>
              <w:t>тельных организаций (на осуществление полномочий)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Управление образованием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</w:t>
            </w:r>
          </w:p>
        </w:tc>
        <w:tc>
          <w:tcPr>
            <w:tcW w:w="83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14,2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14,2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обще-образовательных организаций – 11</w:t>
            </w:r>
          </w:p>
        </w:tc>
        <w:tc>
          <w:tcPr>
            <w:tcW w:w="1278" w:type="dxa"/>
          </w:tcPr>
          <w:p w:rsidR="004226F4" w:rsidRPr="004D37D5" w:rsidRDefault="004226F4" w:rsidP="00930E62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2017</w:t>
            </w:r>
          </w:p>
        </w:tc>
        <w:tc>
          <w:tcPr>
            <w:tcW w:w="83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21,3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21,3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обще-образовательных организаций – 11</w:t>
            </w:r>
          </w:p>
        </w:tc>
        <w:tc>
          <w:tcPr>
            <w:tcW w:w="1278" w:type="dxa"/>
          </w:tcPr>
          <w:p w:rsidR="004226F4" w:rsidRPr="004D37D5" w:rsidRDefault="004226F4" w:rsidP="00930E62">
            <w:pPr>
              <w:ind w:left="80" w:hanging="80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2018</w:t>
            </w:r>
          </w:p>
        </w:tc>
        <w:tc>
          <w:tcPr>
            <w:tcW w:w="83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общеоб-разовательных организаций – 11</w:t>
            </w:r>
          </w:p>
        </w:tc>
        <w:tc>
          <w:tcPr>
            <w:tcW w:w="1278" w:type="dxa"/>
          </w:tcPr>
          <w:p w:rsidR="004226F4" w:rsidRPr="004D37D5" w:rsidRDefault="004226F4" w:rsidP="00930E62">
            <w:pPr>
              <w:ind w:left="80" w:hanging="80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  <w:vAlign w:val="center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2019</w:t>
            </w:r>
          </w:p>
        </w:tc>
        <w:tc>
          <w:tcPr>
            <w:tcW w:w="83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обще-образовательных организаций – 11</w:t>
            </w:r>
          </w:p>
        </w:tc>
        <w:tc>
          <w:tcPr>
            <w:tcW w:w="1278" w:type="dxa"/>
          </w:tcPr>
          <w:p w:rsidR="004226F4" w:rsidRPr="004D37D5" w:rsidRDefault="004226F4" w:rsidP="00930E62">
            <w:pPr>
              <w:ind w:left="80" w:hanging="80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Показатель 2 Программы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4D37D5">
              <w:rPr>
                <w:rFonts w:ascii="Times New Roman" w:hAnsi="Times New Roman"/>
              </w:rPr>
              <w:t>2020</w:t>
            </w:r>
          </w:p>
        </w:tc>
        <w:tc>
          <w:tcPr>
            <w:tcW w:w="831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480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Количество общеоб-разовательных организаций – 11</w:t>
            </w:r>
          </w:p>
        </w:tc>
        <w:tc>
          <w:tcPr>
            <w:tcW w:w="1278" w:type="dxa"/>
          </w:tcPr>
          <w:p w:rsidR="004226F4" w:rsidRPr="004D37D5" w:rsidRDefault="004226F4" w:rsidP="00930E62">
            <w:pPr>
              <w:ind w:left="80" w:hanging="80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Показатель 2 Программы</w:t>
            </w:r>
          </w:p>
        </w:tc>
      </w:tr>
    </w:tbl>
    <w:p w:rsidR="004226F4" w:rsidRPr="004D37D5" w:rsidRDefault="004226F4" w:rsidP="006A6FF7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3011E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Pr="004D37D5" w:rsidRDefault="004226F4" w:rsidP="003011E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Pr="004D37D5" w:rsidRDefault="004226F4" w:rsidP="006A704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5.10. Пункт 2.1.5 изложить в следующей редакции:</w:t>
      </w:r>
    </w:p>
    <w:p w:rsidR="004226F4" w:rsidRPr="004D37D5" w:rsidRDefault="004226F4" w:rsidP="006A7047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«</w:t>
      </w:r>
    </w:p>
    <w:tbl>
      <w:tblPr>
        <w:tblW w:w="1040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1559"/>
        <w:gridCol w:w="567"/>
        <w:gridCol w:w="567"/>
        <w:gridCol w:w="624"/>
        <w:gridCol w:w="567"/>
        <w:gridCol w:w="567"/>
        <w:gridCol w:w="426"/>
        <w:gridCol w:w="1701"/>
        <w:gridCol w:w="1700"/>
      </w:tblGrid>
      <w:tr w:rsidR="004226F4" w:rsidRPr="004D37D5" w:rsidTr="00AB305D">
        <w:trPr>
          <w:trHeight w:val="470"/>
        </w:trPr>
        <w:tc>
          <w:tcPr>
            <w:tcW w:w="568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rPr>
                <w:sz w:val="22"/>
                <w:szCs w:val="22"/>
              </w:rPr>
              <w:t>2.1.5</w:t>
            </w:r>
          </w:p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Организация временного трудоустрой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ства несовершен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нолетних граждан в возрасте от 14 до 18 лет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rPr>
                <w:sz w:val="22"/>
                <w:szCs w:val="22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2016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63,0</w:t>
            </w:r>
          </w:p>
        </w:tc>
        <w:tc>
          <w:tcPr>
            <w:tcW w:w="624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63,0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567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426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BA0322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701" w:type="dxa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Количество трудоустроен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подростков - 200</w:t>
            </w:r>
          </w:p>
        </w:tc>
        <w:tc>
          <w:tcPr>
            <w:tcW w:w="1700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1 подпрограммы 2</w:t>
            </w:r>
          </w:p>
        </w:tc>
      </w:tr>
      <w:tr w:rsidR="004226F4" w:rsidRPr="004D37D5" w:rsidTr="00AB305D">
        <w:trPr>
          <w:trHeight w:val="316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2017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35,7</w:t>
            </w:r>
          </w:p>
        </w:tc>
        <w:tc>
          <w:tcPr>
            <w:tcW w:w="624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35,7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Количество трудоустроен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подростков - 200</w:t>
            </w:r>
          </w:p>
        </w:tc>
        <w:tc>
          <w:tcPr>
            <w:tcW w:w="1700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подпрограммы 2</w:t>
            </w:r>
          </w:p>
        </w:tc>
      </w:tr>
      <w:tr w:rsidR="004226F4" w:rsidRPr="004D37D5" w:rsidTr="00AB305D">
        <w:trPr>
          <w:trHeight w:val="352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2018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624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Количество трудоустроен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подростков - 200</w:t>
            </w:r>
          </w:p>
        </w:tc>
        <w:tc>
          <w:tcPr>
            <w:tcW w:w="1700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подпрограммы 2</w:t>
            </w:r>
          </w:p>
        </w:tc>
      </w:tr>
      <w:tr w:rsidR="004226F4" w:rsidRPr="004D37D5" w:rsidTr="00AB305D">
        <w:trPr>
          <w:trHeight w:val="345"/>
        </w:trPr>
        <w:tc>
          <w:tcPr>
            <w:tcW w:w="568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2019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624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</w:pPr>
            <w:r w:rsidRPr="004D37D5">
              <w:rPr>
                <w:sz w:val="22"/>
                <w:szCs w:val="22"/>
              </w:rPr>
              <w:t>Количество трудоустроен</w:t>
            </w:r>
            <w:r>
              <w:rPr>
                <w:sz w:val="22"/>
                <w:szCs w:val="22"/>
              </w:rPr>
              <w:t>-</w:t>
            </w:r>
            <w:r w:rsidRPr="004D37D5">
              <w:rPr>
                <w:sz w:val="22"/>
                <w:szCs w:val="22"/>
              </w:rPr>
              <w:t>ных подростков - 200</w:t>
            </w:r>
          </w:p>
        </w:tc>
        <w:tc>
          <w:tcPr>
            <w:tcW w:w="1700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подпрограммы 2</w:t>
            </w:r>
          </w:p>
        </w:tc>
      </w:tr>
      <w:tr w:rsidR="004226F4" w:rsidRPr="004D37D5" w:rsidTr="00AB305D">
        <w:trPr>
          <w:trHeight w:val="353"/>
        </w:trPr>
        <w:tc>
          <w:tcPr>
            <w:tcW w:w="568" w:type="dxa"/>
            <w:vMerge/>
            <w:vAlign w:val="center"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559" w:type="dxa"/>
            <w:vMerge/>
          </w:tcPr>
          <w:p w:rsidR="004226F4" w:rsidRPr="004D37D5" w:rsidRDefault="004226F4" w:rsidP="00930E62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2020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624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567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426" w:type="dxa"/>
          </w:tcPr>
          <w:p w:rsidR="004226F4" w:rsidRPr="004D37D5" w:rsidRDefault="004226F4" w:rsidP="00930E62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1701" w:type="dxa"/>
          </w:tcPr>
          <w:p w:rsidR="004226F4" w:rsidRPr="00BA0322" w:rsidRDefault="004226F4" w:rsidP="00930E62">
            <w:pPr>
              <w:pStyle w:val="ConsPlusNormal"/>
              <w:ind w:firstLine="0"/>
              <w:rPr>
                <w:rFonts w:ascii="Times New Roman" w:hAnsi="Times New Roman" w:cs="Arial"/>
              </w:rPr>
            </w:pPr>
            <w:r w:rsidRPr="00BA0322">
              <w:rPr>
                <w:rFonts w:ascii="Times New Roman" w:hAnsi="Times New Roman" w:cs="Arial"/>
              </w:rPr>
              <w:t>Количество трудоустроен-ных подростков - 200</w:t>
            </w:r>
          </w:p>
        </w:tc>
        <w:tc>
          <w:tcPr>
            <w:tcW w:w="1700" w:type="dxa"/>
          </w:tcPr>
          <w:p w:rsidR="004226F4" w:rsidRPr="004D37D5" w:rsidRDefault="004226F4" w:rsidP="00930E62">
            <w:r w:rsidRPr="004D37D5">
              <w:rPr>
                <w:sz w:val="22"/>
                <w:szCs w:val="22"/>
              </w:rPr>
              <w:t>Показатель 2 подпрограммы 2</w:t>
            </w:r>
          </w:p>
        </w:tc>
      </w:tr>
    </w:tbl>
    <w:p w:rsidR="004226F4" w:rsidRPr="004D37D5" w:rsidRDefault="004226F4" w:rsidP="006A7047">
      <w:pPr>
        <w:pStyle w:val="ConsPlusTitle"/>
        <w:widowControl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:rsidR="004226F4" w:rsidRPr="004D37D5" w:rsidRDefault="004226F4" w:rsidP="0067598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226F4" w:rsidRPr="004D37D5" w:rsidRDefault="004226F4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4226F4" w:rsidRPr="004D37D5" w:rsidRDefault="004226F4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4D37D5">
        <w:rPr>
          <w:b w:val="0"/>
          <w:sz w:val="28"/>
          <w:szCs w:val="28"/>
        </w:rPr>
        <w:t>7. Настоящее постановление вступает в силу на следующий день после его официального опубликования.</w:t>
      </w:r>
    </w:p>
    <w:p w:rsidR="004226F4" w:rsidRDefault="004226F4" w:rsidP="00870912">
      <w:pPr>
        <w:jc w:val="both"/>
        <w:rPr>
          <w:b/>
          <w:sz w:val="28"/>
          <w:szCs w:val="28"/>
        </w:rPr>
      </w:pPr>
    </w:p>
    <w:p w:rsidR="004226F4" w:rsidRDefault="004226F4" w:rsidP="00870912">
      <w:pPr>
        <w:jc w:val="both"/>
        <w:rPr>
          <w:b/>
          <w:sz w:val="28"/>
          <w:szCs w:val="28"/>
        </w:rPr>
      </w:pPr>
    </w:p>
    <w:p w:rsidR="004226F4" w:rsidRPr="004D37D5" w:rsidRDefault="004226F4" w:rsidP="00870912">
      <w:pPr>
        <w:jc w:val="both"/>
        <w:rPr>
          <w:b/>
          <w:sz w:val="28"/>
          <w:szCs w:val="28"/>
        </w:rPr>
      </w:pPr>
    </w:p>
    <w:p w:rsidR="004226F4" w:rsidRPr="004D37D5" w:rsidRDefault="004226F4" w:rsidP="00870912">
      <w:pPr>
        <w:jc w:val="both"/>
        <w:rPr>
          <w:b/>
          <w:sz w:val="28"/>
          <w:szCs w:val="28"/>
        </w:rPr>
      </w:pPr>
      <w:r w:rsidRPr="004D37D5">
        <w:rPr>
          <w:b/>
          <w:sz w:val="28"/>
          <w:szCs w:val="28"/>
        </w:rPr>
        <w:t>Глава администрации</w:t>
      </w:r>
    </w:p>
    <w:p w:rsidR="004226F4" w:rsidRPr="004D37D5" w:rsidRDefault="004226F4" w:rsidP="00715309">
      <w:pPr>
        <w:jc w:val="both"/>
      </w:pPr>
      <w:r w:rsidRPr="004D37D5">
        <w:rPr>
          <w:b/>
          <w:sz w:val="28"/>
          <w:szCs w:val="28"/>
        </w:rPr>
        <w:t xml:space="preserve">Мокшанского района                                                   </w:t>
      </w:r>
      <w:r>
        <w:rPr>
          <w:b/>
          <w:sz w:val="28"/>
          <w:szCs w:val="28"/>
        </w:rPr>
        <w:t xml:space="preserve">              </w:t>
      </w:r>
      <w:r w:rsidRPr="004D37D5">
        <w:rPr>
          <w:b/>
          <w:sz w:val="28"/>
          <w:szCs w:val="28"/>
        </w:rPr>
        <w:t xml:space="preserve">   Н.Н. Тихомиров</w:t>
      </w:r>
    </w:p>
    <w:p w:rsidR="004226F4" w:rsidRPr="004D37D5" w:rsidRDefault="004226F4" w:rsidP="00715309">
      <w:pPr>
        <w:tabs>
          <w:tab w:val="left" w:pos="6675"/>
        </w:tabs>
        <w:rPr>
          <w:sz w:val="28"/>
          <w:szCs w:val="28"/>
        </w:rPr>
        <w:sectPr w:rsidR="004226F4" w:rsidRPr="004D37D5" w:rsidSect="00814219">
          <w:pgSz w:w="11906" w:h="16838"/>
          <w:pgMar w:top="719" w:right="851" w:bottom="851" w:left="1418" w:header="709" w:footer="709" w:gutter="0"/>
          <w:cols w:space="708"/>
          <w:docGrid w:linePitch="360"/>
        </w:sectPr>
      </w:pPr>
    </w:p>
    <w:p w:rsidR="004226F4" w:rsidRPr="004D37D5" w:rsidRDefault="004226F4" w:rsidP="00452B01">
      <w:pPr>
        <w:ind w:right="-370"/>
        <w:jc w:val="right"/>
      </w:pPr>
      <w:r w:rsidRPr="004D37D5">
        <w:t xml:space="preserve">Приложение   к постановлению </w:t>
      </w:r>
    </w:p>
    <w:p w:rsidR="004226F4" w:rsidRPr="004D37D5" w:rsidRDefault="004226F4" w:rsidP="00452B01">
      <w:pPr>
        <w:ind w:right="-370"/>
        <w:jc w:val="right"/>
      </w:pPr>
      <w:r w:rsidRPr="004D37D5">
        <w:t xml:space="preserve">администрации Мокшанского района </w:t>
      </w:r>
    </w:p>
    <w:p w:rsidR="004226F4" w:rsidRDefault="004226F4" w:rsidP="00AB305D">
      <w:pPr>
        <w:ind w:right="-370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от     17.11.2016   № 848</w:t>
      </w:r>
    </w:p>
    <w:p w:rsidR="004226F4" w:rsidRPr="004D37D5" w:rsidRDefault="004226F4" w:rsidP="00452B01">
      <w:pPr>
        <w:ind w:right="-370"/>
        <w:jc w:val="right"/>
      </w:pPr>
      <w:r>
        <w:t xml:space="preserve">            </w:t>
      </w:r>
    </w:p>
    <w:p w:rsidR="004226F4" w:rsidRPr="004D37D5" w:rsidRDefault="004226F4" w:rsidP="00452B01">
      <w:pPr>
        <w:jc w:val="right"/>
      </w:pPr>
      <w:r w:rsidRPr="004D37D5">
        <w:t xml:space="preserve">«Приложение 4 </w:t>
      </w:r>
    </w:p>
    <w:p w:rsidR="004226F4" w:rsidRPr="004D37D5" w:rsidRDefault="004226F4" w:rsidP="00452B01">
      <w:pPr>
        <w:jc w:val="right"/>
      </w:pPr>
      <w:r w:rsidRPr="004D37D5">
        <w:t xml:space="preserve">к муниципальной программе Мокшанского района </w:t>
      </w:r>
    </w:p>
    <w:p w:rsidR="004226F4" w:rsidRPr="004D37D5" w:rsidRDefault="004226F4" w:rsidP="00452B01">
      <w:pPr>
        <w:jc w:val="right"/>
      </w:pPr>
      <w:r w:rsidRPr="004D37D5">
        <w:t xml:space="preserve">                            Пензенской области "Развитие образования в </w:t>
      </w:r>
    </w:p>
    <w:p w:rsidR="004226F4" w:rsidRPr="004D37D5" w:rsidRDefault="004226F4" w:rsidP="00452B01">
      <w:pPr>
        <w:ind w:right="-370"/>
        <w:jc w:val="right"/>
      </w:pPr>
      <w:r w:rsidRPr="004D37D5">
        <w:t xml:space="preserve">                    Мокшанском районе" на 2014-2020 годы</w:t>
      </w:r>
    </w:p>
    <w:p w:rsidR="004226F4" w:rsidRPr="004D37D5" w:rsidRDefault="004226F4" w:rsidP="00452B0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D37D5">
        <w:rPr>
          <w:rFonts w:ascii="Times New Roman" w:hAnsi="Times New Roman"/>
          <w:sz w:val="26"/>
          <w:szCs w:val="26"/>
        </w:rPr>
        <w:t>ПРОГНОЗ</w:t>
      </w:r>
    </w:p>
    <w:p w:rsidR="004226F4" w:rsidRPr="004D37D5" w:rsidRDefault="004226F4" w:rsidP="00452B0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D37D5">
        <w:rPr>
          <w:rFonts w:ascii="Times New Roman" w:hAnsi="Times New Roman"/>
          <w:sz w:val="26"/>
          <w:szCs w:val="26"/>
        </w:rPr>
        <w:t>сводных показателей муниципальных заданий на оказание муниципальных услуг (выполнение работ) муниципальными</w:t>
      </w:r>
    </w:p>
    <w:p w:rsidR="004226F4" w:rsidRPr="004D37D5" w:rsidRDefault="004226F4" w:rsidP="00452B0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 w:rsidRPr="004D37D5">
        <w:rPr>
          <w:rFonts w:ascii="Times New Roman" w:hAnsi="Times New Roman"/>
          <w:sz w:val="26"/>
          <w:szCs w:val="26"/>
        </w:rPr>
        <w:t>учреждениями Мокшанского района по муниципальной программе</w:t>
      </w:r>
    </w:p>
    <w:p w:rsidR="004226F4" w:rsidRPr="004D37D5" w:rsidRDefault="004226F4" w:rsidP="00452B01">
      <w:pPr>
        <w:pStyle w:val="ConsPlusNormal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Мокшанского района "</w:t>
      </w:r>
      <w:r w:rsidRPr="004D37D5">
        <w:rPr>
          <w:rFonts w:ascii="Times New Roman" w:hAnsi="Times New Roman"/>
          <w:sz w:val="26"/>
          <w:szCs w:val="26"/>
        </w:rPr>
        <w:t>Развитие обра</w:t>
      </w:r>
      <w:r>
        <w:rPr>
          <w:rFonts w:ascii="Times New Roman" w:hAnsi="Times New Roman"/>
          <w:sz w:val="26"/>
          <w:szCs w:val="26"/>
        </w:rPr>
        <w:t>зования в Мокшанском районе</w:t>
      </w:r>
      <w:r w:rsidRPr="004D37D5">
        <w:rPr>
          <w:rFonts w:ascii="Times New Roman" w:hAnsi="Times New Roman"/>
          <w:sz w:val="26"/>
          <w:szCs w:val="26"/>
        </w:rPr>
        <w:t>" на 2016 -2020 годы</w:t>
      </w:r>
    </w:p>
    <w:p w:rsidR="004226F4" w:rsidRPr="004D37D5" w:rsidRDefault="004226F4" w:rsidP="00452B01">
      <w:pPr>
        <w:pStyle w:val="ConsPlusNormal"/>
        <w:jc w:val="center"/>
        <w:rPr>
          <w:rFonts w:ascii="Times New Roman" w:hAnsi="Times New Roman"/>
          <w:sz w:val="26"/>
          <w:szCs w:val="26"/>
        </w:rPr>
      </w:pPr>
    </w:p>
    <w:tbl>
      <w:tblPr>
        <w:tblW w:w="15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"/>
        <w:gridCol w:w="677"/>
        <w:gridCol w:w="3068"/>
        <w:gridCol w:w="2124"/>
        <w:gridCol w:w="997"/>
        <w:gridCol w:w="736"/>
        <w:gridCol w:w="708"/>
        <w:gridCol w:w="707"/>
        <w:gridCol w:w="708"/>
        <w:gridCol w:w="708"/>
        <w:gridCol w:w="976"/>
        <w:gridCol w:w="992"/>
        <w:gridCol w:w="992"/>
        <w:gridCol w:w="993"/>
        <w:gridCol w:w="980"/>
      </w:tblGrid>
      <w:tr w:rsidR="004226F4" w:rsidRPr="004D37D5" w:rsidTr="00452B01">
        <w:trPr>
          <w:trHeight w:val="352"/>
        </w:trPr>
        <w:tc>
          <w:tcPr>
            <w:tcW w:w="5874" w:type="dxa"/>
            <w:gridSpan w:val="4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gridSpan w:val="11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Управление образованием администрации Мокшанского района</w:t>
            </w:r>
          </w:p>
        </w:tc>
      </w:tr>
      <w:tr w:rsidR="004226F4" w:rsidRPr="004D37D5" w:rsidTr="00452B01">
        <w:tc>
          <w:tcPr>
            <w:tcW w:w="678" w:type="dxa"/>
            <w:gridSpan w:val="2"/>
            <w:vMerge w:val="restart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070" w:type="dxa"/>
            <w:vMerge w:val="restart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Наименование муниципальной услуги (работы)</w:t>
            </w:r>
          </w:p>
        </w:tc>
        <w:tc>
          <w:tcPr>
            <w:tcW w:w="2126" w:type="dxa"/>
            <w:vMerge w:val="restart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Наименование показателя, характеризующего объем услуги (работы)</w:t>
            </w:r>
          </w:p>
        </w:tc>
        <w:tc>
          <w:tcPr>
            <w:tcW w:w="997" w:type="dxa"/>
            <w:vMerge w:val="restart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Единица измере-ния объема муници-пальной услуги</w:t>
            </w:r>
          </w:p>
        </w:tc>
        <w:tc>
          <w:tcPr>
            <w:tcW w:w="3567" w:type="dxa"/>
            <w:gridSpan w:val="5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Объем муниципальной услуги</w:t>
            </w:r>
          </w:p>
        </w:tc>
        <w:tc>
          <w:tcPr>
            <w:tcW w:w="4933" w:type="dxa"/>
            <w:gridSpan w:val="5"/>
          </w:tcPr>
          <w:p w:rsidR="004226F4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 xml:space="preserve">Расходы бюджета Мокшанского района на оказание муниципальной услуги </w:t>
            </w:r>
          </w:p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(выполнение работы),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</w:tr>
      <w:tr w:rsidR="004226F4" w:rsidRPr="004D37D5" w:rsidTr="00452B01">
        <w:tc>
          <w:tcPr>
            <w:tcW w:w="678" w:type="dxa"/>
            <w:gridSpan w:val="2"/>
            <w:vMerge/>
            <w:vAlign w:val="center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  <w:vAlign w:val="center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vAlign w:val="center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708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707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708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76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980" w:type="dxa"/>
          </w:tcPr>
          <w:p w:rsidR="004226F4" w:rsidRPr="004D37D5" w:rsidRDefault="004226F4" w:rsidP="00AB305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226F4" w:rsidRPr="004D37D5" w:rsidTr="00AB305D">
        <w:trPr>
          <w:trHeight w:val="163"/>
        </w:trPr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37D5">
              <w:rPr>
                <w:rFonts w:ascii="Times New Roman" w:hAnsi="Times New Roman"/>
                <w:b/>
                <w:sz w:val="24"/>
                <w:szCs w:val="24"/>
              </w:rPr>
              <w:t>Подпрограмма 1. «Развитие дошкольного, общего и дополнительного образования детей»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Управление образованием администрации Мокшанского района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: развитие муниципальной системы дошкольного образования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  <w:r>
              <w:rPr>
                <w:rFonts w:ascii="Times New Roman" w:hAnsi="Times New Roman"/>
                <w:sz w:val="24"/>
                <w:szCs w:val="24"/>
              </w:rPr>
              <w:t>: исполнение от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дельных государственных полномочий в сфере образования по финансированию муниципальных дошкольных организаций в рамках подпрограммы «Модернизация дошкольного, общего и дополнительного образования детей» государственной программы Пензенской области «Развитие системы образования в Пензенской области»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972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990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990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990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990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44942,3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42501,3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50818,0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50818,0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50818,0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Основное мероприятие:  модернизация системы общего образования, создание условий для равного доступа к качественному образованию детей с ограниченными возможностями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: обеспечение деятельности (оказание услуг) общеобразовательных организаций, 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</w:tr>
      <w:tr w:rsidR="004226F4" w:rsidRPr="004D37D5" w:rsidTr="00AB305D">
        <w:trPr>
          <w:trHeight w:val="1064"/>
        </w:trPr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начального общего образования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925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935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940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44119,4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45556,11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53466,35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53466,35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53466,53</w:t>
            </w:r>
          </w:p>
        </w:tc>
      </w:tr>
      <w:tr w:rsidR="004226F4" w:rsidRPr="004D37D5" w:rsidTr="00AB305D">
        <w:trPr>
          <w:trHeight w:val="1008"/>
        </w:trPr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основного общего образования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1034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1040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1040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49279,0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50402,51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59154,26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59154,26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59154,26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Реализация общеобразовательных программ среднего общего образования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обучающихся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250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245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240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240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11898,6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11739,05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13777,39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13777,39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13777,39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BA0322" w:rsidRDefault="004226F4" w:rsidP="00452B01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: развитие муниципальной системы дополнительного образования,  развитие системы поддержки талантливых детей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BA0322" w:rsidRDefault="004226F4" w:rsidP="00452B01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Мероприятие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: обеспечение деятельности (оказание услуг) организаций дополнительного образования</w:t>
            </w:r>
          </w:p>
        </w:tc>
      </w:tr>
      <w:tr w:rsidR="004226F4" w:rsidRPr="004D37D5" w:rsidTr="00452B01">
        <w:tc>
          <w:tcPr>
            <w:tcW w:w="678" w:type="dxa"/>
            <w:gridSpan w:val="2"/>
          </w:tcPr>
          <w:p w:rsidR="004226F4" w:rsidRPr="00BA0322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1327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1330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1335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1335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1335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22840,2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19404,5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</w:tr>
      <w:tr w:rsidR="004226F4" w:rsidRPr="004D37D5" w:rsidTr="00452B01">
        <w:trPr>
          <w:gridBefore w:val="1"/>
        </w:trPr>
        <w:tc>
          <w:tcPr>
            <w:tcW w:w="678" w:type="dxa"/>
          </w:tcPr>
          <w:p w:rsidR="004226F4" w:rsidRPr="00BA0322" w:rsidRDefault="004226F4" w:rsidP="00452B01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93" w:type="dxa"/>
            <w:gridSpan w:val="13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  <w:u w:val="single"/>
              </w:rPr>
              <w:t>Основное мероприятие</w:t>
            </w:r>
            <w:r w:rsidRPr="004D37D5">
              <w:rPr>
                <w:rFonts w:ascii="Times New Roman" w:hAnsi="Times New Roman"/>
                <w:sz w:val="24"/>
                <w:szCs w:val="24"/>
              </w:rPr>
              <w:t>: Реализация муниципальных функций по управлению системой образования Мокшанского района</w:t>
            </w:r>
          </w:p>
        </w:tc>
      </w:tr>
      <w:tr w:rsidR="004226F4" w:rsidRPr="004D37D5" w:rsidTr="00AB305D">
        <w:trPr>
          <w:gridBefore w:val="1"/>
          <w:trHeight w:val="522"/>
        </w:trPr>
        <w:tc>
          <w:tcPr>
            <w:tcW w:w="67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3" w:type="dxa"/>
            <w:gridSpan w:val="13"/>
          </w:tcPr>
          <w:p w:rsidR="004226F4" w:rsidRPr="00AB305D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AB305D">
              <w:rPr>
                <w:rFonts w:ascii="Times New Roman" w:hAnsi="Times New Roman"/>
                <w:sz w:val="23"/>
                <w:szCs w:val="23"/>
                <w:u w:val="single"/>
              </w:rPr>
              <w:t>Мероприятие:</w:t>
            </w:r>
            <w:r w:rsidRPr="00AB305D">
              <w:rPr>
                <w:rFonts w:ascii="Times New Roman" w:hAnsi="Times New Roman"/>
                <w:sz w:val="23"/>
                <w:szCs w:val="23"/>
              </w:rPr>
              <w:t xml:space="preserve"> обеспечение деятельности (оказание услуг)  муниципального бюджетного учреждения «Хозяйственно-эксплуатационная служба»</w:t>
            </w:r>
          </w:p>
        </w:tc>
      </w:tr>
      <w:tr w:rsidR="004226F4" w:rsidRPr="004D37D5" w:rsidTr="00452B01">
        <w:trPr>
          <w:gridBefore w:val="1"/>
        </w:trPr>
        <w:tc>
          <w:tcPr>
            <w:tcW w:w="678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Содержание (эксплуатация) недвижимого имущества, находящегося в муниципальной собственности</w:t>
            </w:r>
          </w:p>
        </w:tc>
        <w:tc>
          <w:tcPr>
            <w:tcW w:w="2126" w:type="dxa"/>
          </w:tcPr>
          <w:p w:rsidR="004226F4" w:rsidRPr="004D37D5" w:rsidRDefault="004226F4" w:rsidP="00452B01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Количество обслуживаемых учреждений</w:t>
            </w:r>
          </w:p>
        </w:tc>
        <w:tc>
          <w:tcPr>
            <w:tcW w:w="99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7D5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3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</w:t>
            </w:r>
          </w:p>
        </w:tc>
        <w:tc>
          <w:tcPr>
            <w:tcW w:w="707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</w:t>
            </w:r>
          </w:p>
        </w:tc>
        <w:tc>
          <w:tcPr>
            <w:tcW w:w="708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</w:t>
            </w:r>
          </w:p>
        </w:tc>
        <w:tc>
          <w:tcPr>
            <w:tcW w:w="976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15771,1</w:t>
            </w: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11710,0</w:t>
            </w:r>
          </w:p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80" w:type="dxa"/>
          </w:tcPr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452B01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4226F4" w:rsidRDefault="004226F4" w:rsidP="00452B01">
      <w:pPr>
        <w:ind w:right="-370"/>
      </w:pPr>
      <w:r w:rsidRPr="004D37D5">
        <w:t xml:space="preserve">                                                                                                                                                                                           </w:t>
      </w:r>
    </w:p>
    <w:p w:rsidR="004226F4" w:rsidRDefault="004226F4" w:rsidP="00452B01">
      <w:pPr>
        <w:ind w:right="-370"/>
      </w:pPr>
    </w:p>
    <w:p w:rsidR="004226F4" w:rsidRPr="004D37D5" w:rsidRDefault="004226F4" w:rsidP="00AB305D">
      <w:pPr>
        <w:ind w:right="4"/>
        <w:jc w:val="right"/>
      </w:pPr>
      <w:r w:rsidRPr="004D37D5">
        <w:t xml:space="preserve">   Приложение   к постановлению </w:t>
      </w:r>
    </w:p>
    <w:p w:rsidR="004226F4" w:rsidRPr="004D37D5" w:rsidRDefault="004226F4" w:rsidP="00AB305D">
      <w:pPr>
        <w:ind w:right="4"/>
        <w:jc w:val="right"/>
      </w:pPr>
      <w:r w:rsidRPr="004D37D5">
        <w:t xml:space="preserve">администрации Мокшанского района </w:t>
      </w:r>
    </w:p>
    <w:p w:rsidR="004226F4" w:rsidRPr="004D37D5" w:rsidRDefault="004226F4" w:rsidP="00AB305D">
      <w:pPr>
        <w:ind w:right="4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от   17.11.2016  № 848</w:t>
      </w:r>
    </w:p>
    <w:p w:rsidR="004226F4" w:rsidRPr="004D37D5" w:rsidRDefault="004226F4" w:rsidP="00AB305D">
      <w:pPr>
        <w:ind w:right="4"/>
        <w:jc w:val="right"/>
      </w:pPr>
      <w:r w:rsidRPr="004D37D5">
        <w:t xml:space="preserve">                                                                                                 «Приложение 6 </w:t>
      </w:r>
    </w:p>
    <w:p w:rsidR="004226F4" w:rsidRPr="004D37D5" w:rsidRDefault="004226F4" w:rsidP="00AB305D">
      <w:pPr>
        <w:ind w:right="4"/>
        <w:jc w:val="right"/>
      </w:pPr>
      <w:r w:rsidRPr="004D37D5">
        <w:t xml:space="preserve">к муниципальной программе Мокшанского района </w:t>
      </w:r>
    </w:p>
    <w:p w:rsidR="004226F4" w:rsidRPr="004D37D5" w:rsidRDefault="004226F4" w:rsidP="00AB305D">
      <w:pPr>
        <w:ind w:right="4"/>
        <w:jc w:val="right"/>
      </w:pPr>
      <w:r w:rsidRPr="004D37D5">
        <w:t xml:space="preserve">                 Пензенской области "Развитие образования в </w:t>
      </w:r>
    </w:p>
    <w:p w:rsidR="004226F4" w:rsidRPr="004D37D5" w:rsidRDefault="004226F4" w:rsidP="00AB305D">
      <w:pPr>
        <w:ind w:right="4"/>
        <w:jc w:val="right"/>
      </w:pPr>
      <w:r w:rsidRPr="004D37D5">
        <w:t xml:space="preserve">                    Мокшанском районе" на 2014-2020 годы</w:t>
      </w:r>
    </w:p>
    <w:p w:rsidR="004226F4" w:rsidRPr="00AB305D" w:rsidRDefault="004226F4" w:rsidP="00A93204">
      <w:pPr>
        <w:jc w:val="right"/>
        <w:rPr>
          <w:sz w:val="16"/>
          <w:szCs w:val="16"/>
        </w:rPr>
      </w:pPr>
    </w:p>
    <w:p w:rsidR="004226F4" w:rsidRPr="004D37D5" w:rsidRDefault="004226F4" w:rsidP="0029741C">
      <w:pPr>
        <w:ind w:right="-370"/>
        <w:jc w:val="center"/>
      </w:pPr>
      <w:r w:rsidRPr="004D37D5">
        <w:tab/>
      </w:r>
    </w:p>
    <w:tbl>
      <w:tblPr>
        <w:tblW w:w="15557" w:type="dxa"/>
        <w:tblInd w:w="-176" w:type="dxa"/>
        <w:tblLayout w:type="fixed"/>
        <w:tblLook w:val="00A0"/>
      </w:tblPr>
      <w:tblGrid>
        <w:gridCol w:w="560"/>
        <w:gridCol w:w="1851"/>
        <w:gridCol w:w="2673"/>
        <w:gridCol w:w="4111"/>
        <w:gridCol w:w="1276"/>
        <w:gridCol w:w="1275"/>
        <w:gridCol w:w="1260"/>
        <w:gridCol w:w="1276"/>
        <w:gridCol w:w="1275"/>
      </w:tblGrid>
      <w:tr w:rsidR="004226F4" w:rsidRPr="004D37D5" w:rsidTr="00FA2B2F">
        <w:trPr>
          <w:trHeight w:val="315"/>
        </w:trPr>
        <w:tc>
          <w:tcPr>
            <w:tcW w:w="15557" w:type="dxa"/>
            <w:gridSpan w:val="9"/>
            <w:tcBorders>
              <w:top w:val="nil"/>
              <w:bottom w:val="nil"/>
            </w:tcBorders>
            <w:noWrap/>
            <w:vAlign w:val="bottom"/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  <w:sz w:val="22"/>
                <w:szCs w:val="22"/>
              </w:rPr>
              <w:t>РЕСУРСНОЕ ОБЕСПЕЧЕНИЕ</w:t>
            </w:r>
          </w:p>
        </w:tc>
      </w:tr>
      <w:tr w:rsidR="004226F4" w:rsidRPr="004D37D5" w:rsidTr="00FA2B2F">
        <w:trPr>
          <w:trHeight w:val="882"/>
        </w:trPr>
        <w:tc>
          <w:tcPr>
            <w:tcW w:w="15557" w:type="dxa"/>
            <w:gridSpan w:val="9"/>
            <w:tcBorders>
              <w:top w:val="nil"/>
              <w:bottom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jc w:val="center"/>
              <w:rPr>
                <w:rFonts w:ascii="Times New Roman" w:hAnsi="Times New Roman"/>
                <w:b/>
              </w:rPr>
            </w:pPr>
            <w:r w:rsidRPr="00BA0322">
              <w:rPr>
                <w:rFonts w:ascii="Times New Roman" w:hAnsi="Times New Roman" w:cs="Arial"/>
                <w:b/>
                <w:bCs/>
              </w:rPr>
              <w:t>реализации муниципальной программы Мокшанского района «Развитие образования в Мокшанском районе» на 2014-2020 годы</w:t>
            </w:r>
            <w:r w:rsidRPr="00BA0322">
              <w:rPr>
                <w:rFonts w:ascii="Times New Roman" w:hAnsi="Times New Roman" w:cs="Arial"/>
                <w:b/>
                <w:bCs/>
              </w:rPr>
              <w:br/>
            </w:r>
            <w:r w:rsidRPr="004D37D5">
              <w:rPr>
                <w:rFonts w:ascii="Times New Roman" w:hAnsi="Times New Roman"/>
                <w:b/>
              </w:rPr>
              <w:t>за счет всех источников финансирования на 2016 - 2020 годы</w:t>
            </w:r>
          </w:p>
          <w:p w:rsidR="004226F4" w:rsidRPr="00AB305D" w:rsidRDefault="004226F4" w:rsidP="00E70C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226F4" w:rsidRPr="004D37D5" w:rsidTr="00FA2B2F">
        <w:trPr>
          <w:trHeight w:val="580"/>
        </w:trPr>
        <w:tc>
          <w:tcPr>
            <w:tcW w:w="5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106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104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Управление образованием  администрации Мокшанского района</w:t>
            </w:r>
          </w:p>
        </w:tc>
      </w:tr>
      <w:tr w:rsidR="004226F4" w:rsidRPr="004D37D5" w:rsidTr="00FA2B2F">
        <w:trPr>
          <w:trHeight w:val="72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№ п/п</w:t>
            </w:r>
          </w:p>
        </w:tc>
        <w:tc>
          <w:tcPr>
            <w:tcW w:w="1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Статус</w:t>
            </w:r>
          </w:p>
        </w:tc>
        <w:tc>
          <w:tcPr>
            <w:tcW w:w="26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2253ED" w:rsidRDefault="004226F4" w:rsidP="00E70C8E">
            <w:pPr>
              <w:jc w:val="center"/>
              <w:rPr>
                <w:b/>
                <w:bCs/>
              </w:rPr>
            </w:pPr>
            <w:r w:rsidRPr="002253ED">
              <w:rPr>
                <w:b/>
                <w:bCs/>
                <w:sz w:val="22"/>
                <w:szCs w:val="22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Источник финансирования</w:t>
            </w:r>
          </w:p>
        </w:tc>
        <w:tc>
          <w:tcPr>
            <w:tcW w:w="63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Оценка расходов, тыс. рублей</w:t>
            </w:r>
          </w:p>
        </w:tc>
      </w:tr>
      <w:tr w:rsidR="004226F4" w:rsidRPr="004D37D5" w:rsidTr="00FA2B2F">
        <w:trPr>
          <w:trHeight w:val="61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2016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2017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2019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2020 год</w:t>
            </w:r>
          </w:p>
        </w:tc>
      </w:tr>
      <w:tr w:rsidR="004226F4" w:rsidRPr="004D37D5" w:rsidTr="00FA2B2F">
        <w:trPr>
          <w:trHeight w:val="3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</w:t>
            </w:r>
          </w:p>
        </w:tc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11</w:t>
            </w:r>
          </w:p>
        </w:tc>
      </w:tr>
      <w:tr w:rsidR="004226F4" w:rsidRPr="004D37D5" w:rsidTr="00FA2B2F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 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Муници-пальная программа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rPr>
                <w:b/>
                <w:bCs/>
              </w:rPr>
            </w:pPr>
            <w:r w:rsidRPr="004D37D5">
              <w:rPr>
                <w:b/>
                <w:bCs/>
              </w:rPr>
              <w:t>«Развитие образования в Мокшанском районе" на 2014-2020 годы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281 392,8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/>
                <w:bCs/>
              </w:rPr>
              <w:t>219 281,1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/>
                <w:bCs/>
              </w:rPr>
              <w:t>254 270,9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/>
                <w:bCs/>
              </w:rPr>
              <w:t>254 270,9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/>
                <w:bCs/>
              </w:rPr>
              <w:t>254 270,9</w:t>
            </w:r>
          </w:p>
        </w:tc>
      </w:tr>
      <w:tr w:rsidR="004226F4" w:rsidRPr="004D37D5" w:rsidTr="00FA2B2F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81 250,8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57 694,7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69 818,0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69 818,0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69 818,0</w:t>
            </w:r>
          </w:p>
        </w:tc>
      </w:tr>
      <w:tr w:rsidR="004226F4" w:rsidRPr="004D37D5" w:rsidTr="00FA2B2F">
        <w:trPr>
          <w:trHeight w:val="36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10 695,4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-</w:t>
            </w:r>
          </w:p>
        </w:tc>
      </w:tr>
      <w:tr w:rsidR="004226F4" w:rsidRPr="004D37D5" w:rsidTr="00FA2B2F">
        <w:trPr>
          <w:trHeight w:val="28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173 370,5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/>
                <w:bCs/>
              </w:rPr>
              <w:t>153 417,4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</w:rPr>
            </w:pPr>
            <w:r w:rsidRPr="004D37D5">
              <w:rPr>
                <w:b/>
              </w:rPr>
              <w:t>176 283,9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</w:rPr>
            </w:pPr>
            <w:r w:rsidRPr="004D37D5">
              <w:rPr>
                <w:b/>
              </w:rPr>
              <w:t>176 283,9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</w:rPr>
            </w:pPr>
            <w:r w:rsidRPr="004D37D5">
              <w:rPr>
                <w:b/>
              </w:rPr>
              <w:t>176 283,9</w:t>
            </w:r>
          </w:p>
        </w:tc>
      </w:tr>
      <w:tr w:rsidR="004226F4" w:rsidRPr="004D37D5" w:rsidTr="00FA2B2F">
        <w:trPr>
          <w:trHeight w:val="34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b/>
                <w:bCs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16 076,1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8 169,0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8 169,0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8 169,0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  <w:rPr>
                <w:b/>
                <w:bCs/>
              </w:rPr>
            </w:pPr>
            <w:r w:rsidRPr="004D37D5">
              <w:rPr>
                <w:b/>
                <w:bCs/>
              </w:rPr>
              <w:t>8 169,0</w:t>
            </w:r>
          </w:p>
        </w:tc>
      </w:tr>
      <w:tr w:rsidR="004226F4" w:rsidRPr="004D37D5" w:rsidTr="00FA2B2F">
        <w:trPr>
          <w:trHeight w:val="418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</w:pPr>
            <w:r w:rsidRPr="004D37D5">
              <w:t>Подпрограмма 1</w:t>
            </w:r>
          </w:p>
          <w:p w:rsidR="004226F4" w:rsidRPr="004D37D5" w:rsidRDefault="004226F4" w:rsidP="00E70C8E">
            <w:pPr>
              <w:ind w:right="-108"/>
            </w:pPr>
          </w:p>
          <w:p w:rsidR="004226F4" w:rsidRPr="004D37D5" w:rsidRDefault="004226F4" w:rsidP="00E70C8E">
            <w:pPr>
              <w:ind w:right="-108"/>
              <w:jc w:val="center"/>
            </w:pPr>
          </w:p>
          <w:p w:rsidR="004226F4" w:rsidRPr="004D37D5" w:rsidRDefault="004226F4" w:rsidP="00E70C8E">
            <w:pPr>
              <w:ind w:right="-108"/>
              <w:jc w:val="center"/>
            </w:pPr>
          </w:p>
          <w:p w:rsidR="004226F4" w:rsidRPr="004D37D5" w:rsidRDefault="004226F4" w:rsidP="00E70C8E">
            <w:pPr>
              <w:ind w:right="-108"/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Развитие дошкольного, общего и дополнительного</w:t>
            </w:r>
          </w:p>
          <w:p w:rsidR="004226F4" w:rsidRPr="004D37D5" w:rsidRDefault="004226F4" w:rsidP="00E70C8E">
            <w:r w:rsidRPr="004D37D5">
              <w:t>образования в Мокшанском районе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278299,4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218945,5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253652,9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253652,9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253652,9</w:t>
            </w:r>
          </w:p>
        </w:tc>
      </w:tr>
      <w:tr w:rsidR="004226F4" w:rsidRPr="004D37D5" w:rsidTr="00FA2B2F">
        <w:trPr>
          <w:trHeight w:val="67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jc w:val="center"/>
            </w:pPr>
          </w:p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80879,1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57359,1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69200,0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69200,0</w:t>
            </w:r>
          </w:p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69200,0</w:t>
            </w:r>
          </w:p>
        </w:tc>
      </w:tr>
      <w:tr w:rsidR="004226F4" w:rsidRPr="004D37D5" w:rsidTr="00FA2B2F">
        <w:trPr>
          <w:trHeight w:val="23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jc w:val="center"/>
            </w:pP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jc w:val="center"/>
            </w:pPr>
          </w:p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276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  <w:jc w:val="center"/>
              <w:rPr>
                <w:bCs/>
              </w:rPr>
            </w:pPr>
            <w:r w:rsidRPr="004D37D5">
              <w:rPr>
                <w:bCs/>
              </w:rPr>
              <w:t>171359,2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rPr>
                <w:bCs/>
              </w:rPr>
              <w:t>153417,4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176283,9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176283,9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176283,9</w:t>
            </w:r>
          </w:p>
        </w:tc>
      </w:tr>
      <w:tr w:rsidR="004226F4" w:rsidRPr="004D37D5" w:rsidTr="00FA2B2F">
        <w:trPr>
          <w:trHeight w:val="174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15365,7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8 169,0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8 169,0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8 169,0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8 169,0</w:t>
            </w:r>
          </w:p>
        </w:tc>
      </w:tr>
      <w:tr w:rsidR="004226F4" w:rsidRPr="004D37D5" w:rsidTr="00FA2B2F">
        <w:trPr>
          <w:trHeight w:val="34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1.1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1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Развитие муниципальной системы дошкольного образования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54712,9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47366,7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56469,0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56469,0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56469,0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5782,5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3955,0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7200,0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7200,0</w:t>
            </w:r>
          </w:p>
        </w:tc>
      </w:tr>
      <w:tr w:rsidR="004226F4" w:rsidRPr="004D37D5" w:rsidTr="00FA2B2F">
        <w:trPr>
          <w:trHeight w:val="16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23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40668,6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38842,7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44700,0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44700,0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44700,0</w:t>
            </w:r>
          </w:p>
        </w:tc>
      </w:tr>
      <w:tr w:rsidR="004226F4" w:rsidRPr="004D37D5" w:rsidTr="00FA2B2F">
        <w:trPr>
          <w:trHeight w:val="31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8261,8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4569,0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4569,0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4569,0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4569,0</w:t>
            </w:r>
          </w:p>
        </w:tc>
      </w:tr>
      <w:tr w:rsidR="004226F4" w:rsidRPr="004D37D5" w:rsidTr="00FA2B2F">
        <w:trPr>
          <w:trHeight w:val="32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2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2253ED" w:rsidRDefault="004226F4" w:rsidP="00E70C8E">
            <w:pPr>
              <w:rPr>
                <w:sz w:val="20"/>
                <w:szCs w:val="20"/>
              </w:rPr>
            </w:pPr>
            <w:r w:rsidRPr="002253ED">
              <w:rPr>
                <w:sz w:val="20"/>
                <w:szCs w:val="20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148170,1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111185,2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130000,0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130000,0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130000,0</w:t>
            </w:r>
          </w:p>
        </w:tc>
      </w:tr>
      <w:tr w:rsidR="004226F4" w:rsidRPr="004D37D5" w:rsidTr="00FA2B2F">
        <w:trPr>
          <w:trHeight w:val="56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26657,4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14303,5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17700,0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17700,0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17700,0</w:t>
            </w:r>
          </w:p>
        </w:tc>
      </w:tr>
      <w:tr w:rsidR="004226F4" w:rsidRPr="004D37D5" w:rsidTr="00FA2B2F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10695,4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40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104529,0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93881,7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109300,0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109300,0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109300,0</w:t>
            </w:r>
          </w:p>
        </w:tc>
      </w:tr>
      <w:tr w:rsidR="004226F4" w:rsidRPr="004D37D5" w:rsidTr="00FA2B2F">
        <w:trPr>
          <w:trHeight w:val="30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6288,3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3000,0</w:t>
            </w:r>
          </w:p>
        </w:tc>
      </w:tr>
      <w:tr w:rsidR="004226F4" w:rsidRPr="004D37D5" w:rsidTr="00FA2B2F">
        <w:trPr>
          <w:trHeight w:val="36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1.3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3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2253ED" w:rsidRDefault="004226F4" w:rsidP="00E70C8E">
            <w:r w:rsidRPr="002253ED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24514,0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20129,3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24100,0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24100,0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24100,0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23698,4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19529,3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23500,0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23500,0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23500,0</w:t>
            </w:r>
          </w:p>
        </w:tc>
      </w:tr>
      <w:tr w:rsidR="004226F4" w:rsidRPr="004D37D5" w:rsidTr="00FA2B2F">
        <w:trPr>
          <w:trHeight w:val="22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0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253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815,6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600,0</w:t>
            </w:r>
          </w:p>
        </w:tc>
      </w:tr>
      <w:tr w:rsidR="004226F4" w:rsidRPr="004D37D5" w:rsidTr="00FA2B2F">
        <w:trPr>
          <w:trHeight w:val="31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1.4</w:t>
            </w:r>
          </w:p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4</w:t>
            </w:r>
          </w:p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Социальная поддержка работников системы</w:t>
            </w:r>
            <w:r>
              <w:t xml:space="preserve"> </w:t>
            </w:r>
            <w:r w:rsidRPr="004D37D5">
              <w:t>образования</w:t>
            </w:r>
          </w:p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14661,7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10509,4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11080,0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79,2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80,0</w:t>
            </w:r>
          </w:p>
        </w:tc>
      </w:tr>
      <w:tr w:rsidR="004226F4" w:rsidRPr="004D37D5" w:rsidTr="00FA2B2F">
        <w:trPr>
          <w:trHeight w:val="21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27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14607,7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10430,2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11000,0</w:t>
            </w:r>
          </w:p>
        </w:tc>
      </w:tr>
      <w:tr w:rsidR="004226F4" w:rsidRPr="004D37D5" w:rsidTr="00FA2B2F">
        <w:trPr>
          <w:trHeight w:val="32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jc w:val="both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4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1.5</w:t>
            </w:r>
          </w:p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5</w:t>
            </w:r>
          </w:p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  <w:p w:rsidR="004226F4" w:rsidRPr="004D37D5" w:rsidRDefault="004226F4" w:rsidP="00E70C8E"/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11437,4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10162,1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11265,9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11437,4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10162,1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11265,9</w:t>
            </w:r>
          </w:p>
        </w:tc>
      </w:tr>
      <w:tr w:rsidR="004226F4" w:rsidRPr="004D37D5" w:rsidTr="00FA2B2F">
        <w:trPr>
          <w:trHeight w:val="25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1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1.6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Основное мероприятие 6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740B58">
            <w:pPr>
              <w:jc w:val="center"/>
            </w:pPr>
            <w:r w:rsidRPr="004D37D5">
              <w:t>24803,3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19592,8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20738,0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24686,8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19492,1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20720,0</w:t>
            </w:r>
          </w:p>
        </w:tc>
      </w:tr>
      <w:tr w:rsidR="004226F4" w:rsidRPr="004D37D5" w:rsidTr="00FA2B2F">
        <w:trPr>
          <w:trHeight w:val="28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3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100,7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18,0</w:t>
            </w:r>
          </w:p>
        </w:tc>
      </w:tr>
      <w:tr w:rsidR="004226F4" w:rsidRPr="004D37D5" w:rsidTr="00FA2B2F">
        <w:trPr>
          <w:trHeight w:val="18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417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</w:t>
            </w:r>
          </w:p>
        </w:tc>
        <w:tc>
          <w:tcPr>
            <w:tcW w:w="1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</w:pPr>
            <w:r w:rsidRPr="004D37D5">
              <w:t>Подпрограмма 2</w:t>
            </w:r>
          </w:p>
        </w:tc>
        <w:tc>
          <w:tcPr>
            <w:tcW w:w="26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 xml:space="preserve">Организация отдыха, оздоровления и занятости детей и подростков в Мокшанском районе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335,6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335,6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618,0</w:t>
            </w:r>
          </w:p>
        </w:tc>
      </w:tr>
      <w:tr w:rsidR="004226F4" w:rsidRPr="004D37D5" w:rsidTr="00FA2B2F">
        <w:trPr>
          <w:trHeight w:val="23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0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173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27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2.1</w:t>
            </w:r>
          </w:p>
          <w:p w:rsidR="004226F4" w:rsidRPr="004D37D5" w:rsidRDefault="004226F4" w:rsidP="00E70C8E">
            <w:pPr>
              <w:jc w:val="center"/>
            </w:pPr>
          </w:p>
          <w:p w:rsidR="004226F4" w:rsidRPr="004D37D5" w:rsidRDefault="004226F4" w:rsidP="00E70C8E">
            <w:pPr>
              <w:jc w:val="center"/>
            </w:pP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</w:pPr>
            <w:r w:rsidRPr="004D37D5">
              <w:t>Основное мероприятие 1</w:t>
            </w:r>
          </w:p>
          <w:p w:rsidR="004226F4" w:rsidRPr="004D37D5" w:rsidRDefault="004226F4" w:rsidP="00E70C8E">
            <w:pPr>
              <w:ind w:right="-108"/>
            </w:pP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Увеличение масштабов и повышение качества услуг по организации      отдыха и оздоровления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3033,4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275,6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</w:tr>
      <w:tr w:rsidR="004226F4" w:rsidRPr="004D37D5" w:rsidTr="00FA2B2F">
        <w:trPr>
          <w:trHeight w:val="48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275,6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318,0</w:t>
            </w:r>
          </w:p>
        </w:tc>
      </w:tr>
      <w:tr w:rsidR="004226F4" w:rsidRPr="004D37D5" w:rsidTr="00FA2B2F">
        <w:trPr>
          <w:trHeight w:val="27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06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2011,3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5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710,4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15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2.2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ind w:right="-108"/>
            </w:pPr>
            <w:r w:rsidRPr="004D37D5">
              <w:t>Основное мероприятие 3</w:t>
            </w:r>
          </w:p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r w:rsidRPr="004D37D5"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</w:tr>
      <w:tr w:rsidR="004226F4" w:rsidRPr="004D37D5" w:rsidTr="00FA2B2F">
        <w:trPr>
          <w:trHeight w:val="63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60,0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300,0</w:t>
            </w:r>
          </w:p>
        </w:tc>
      </w:tr>
      <w:tr w:rsidR="004226F4" w:rsidRPr="004D37D5" w:rsidTr="00FA2B2F">
        <w:trPr>
          <w:trHeight w:val="3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федеральные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41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бюджет Пензенской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  <w:tr w:rsidR="004226F4" w:rsidRPr="004D37D5" w:rsidTr="00FA2B2F">
        <w:trPr>
          <w:trHeight w:val="341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2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6F4" w:rsidRPr="004D37D5" w:rsidRDefault="004226F4" w:rsidP="00E70C8E"/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34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внебюджетные средства)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226F4" w:rsidRPr="004D37D5" w:rsidRDefault="004226F4" w:rsidP="00E70C8E">
            <w:pPr>
              <w:jc w:val="center"/>
            </w:pPr>
            <w:r w:rsidRPr="004D37D5">
              <w:t>-</w:t>
            </w:r>
          </w:p>
        </w:tc>
      </w:tr>
    </w:tbl>
    <w:p w:rsidR="004226F4" w:rsidRPr="004D37D5" w:rsidRDefault="004226F4" w:rsidP="0029741C"/>
    <w:p w:rsidR="004226F4" w:rsidRPr="004D37D5" w:rsidRDefault="004226F4" w:rsidP="00B31EAD">
      <w:pPr>
        <w:jc w:val="right"/>
      </w:pPr>
      <w:r w:rsidRPr="004D37D5">
        <w:rPr>
          <w:b/>
          <w:sz w:val="28"/>
          <w:szCs w:val="28"/>
        </w:rPr>
        <w:t>».</w:t>
      </w:r>
    </w:p>
    <w:p w:rsidR="004226F4" w:rsidRPr="004D37D5" w:rsidRDefault="004226F4" w:rsidP="00A93204">
      <w:pPr>
        <w:jc w:val="right"/>
      </w:pPr>
    </w:p>
    <w:p w:rsidR="004226F4" w:rsidRPr="004D37D5" w:rsidRDefault="004226F4" w:rsidP="00A86E2F">
      <w:pPr>
        <w:ind w:right="-370"/>
        <w:jc w:val="right"/>
      </w:pPr>
      <w:r w:rsidRPr="004D37D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4D37D5">
        <w:t xml:space="preserve">Приложение   к постановлению </w:t>
      </w:r>
    </w:p>
    <w:p w:rsidR="004226F4" w:rsidRPr="004D37D5" w:rsidRDefault="004226F4" w:rsidP="00A86E2F">
      <w:pPr>
        <w:ind w:right="-370"/>
        <w:jc w:val="right"/>
      </w:pPr>
      <w:r w:rsidRPr="004D37D5">
        <w:t xml:space="preserve">администрации Мокшанского района </w:t>
      </w:r>
    </w:p>
    <w:p w:rsidR="004226F4" w:rsidRDefault="004226F4" w:rsidP="00BC7A00">
      <w:pPr>
        <w:ind w:right="-370"/>
        <w:jc w:val="right"/>
      </w:pPr>
      <w:r>
        <w:t>от     17.11.2016   № 848</w:t>
      </w:r>
    </w:p>
    <w:p w:rsidR="004226F4" w:rsidRPr="004D37D5" w:rsidRDefault="004226F4" w:rsidP="00BC7A00">
      <w:pPr>
        <w:jc w:val="right"/>
      </w:pPr>
      <w:r w:rsidRPr="004D37D5">
        <w:t xml:space="preserve"> «Приложение 8 </w:t>
      </w:r>
    </w:p>
    <w:p w:rsidR="004226F4" w:rsidRPr="004D37D5" w:rsidRDefault="004226F4" w:rsidP="00A86E2F">
      <w:pPr>
        <w:jc w:val="right"/>
      </w:pPr>
      <w:r w:rsidRPr="004D37D5">
        <w:t xml:space="preserve">к муниципальной программе Мокшанского района </w:t>
      </w:r>
    </w:p>
    <w:p w:rsidR="004226F4" w:rsidRPr="004D37D5" w:rsidRDefault="004226F4" w:rsidP="00A86E2F">
      <w:pPr>
        <w:jc w:val="right"/>
      </w:pPr>
      <w:r w:rsidRPr="004D37D5">
        <w:t xml:space="preserve">                            Пензенской области "Развитие образования в </w:t>
      </w:r>
    </w:p>
    <w:p w:rsidR="004226F4" w:rsidRPr="004D37D5" w:rsidRDefault="004226F4" w:rsidP="00A86E2F">
      <w:pPr>
        <w:ind w:right="-370"/>
        <w:jc w:val="right"/>
      </w:pPr>
      <w:r w:rsidRPr="004D37D5">
        <w:t xml:space="preserve">                    Мокшанском районе" на 2014-2020 годы</w:t>
      </w:r>
    </w:p>
    <w:p w:rsidR="004226F4" w:rsidRPr="004D37D5" w:rsidRDefault="004226F4" w:rsidP="00A86E2F"/>
    <w:p w:rsidR="004226F4" w:rsidRPr="004D37D5" w:rsidRDefault="004226F4" w:rsidP="00A86E2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4D37D5">
        <w:rPr>
          <w:rFonts w:ascii="Times New Roman" w:hAnsi="Times New Roman"/>
          <w:b/>
          <w:sz w:val="24"/>
          <w:szCs w:val="24"/>
        </w:rPr>
        <w:t>РЕСУРСНОЕ ОБЕСПЕЧЕНИЕ</w:t>
      </w:r>
    </w:p>
    <w:p w:rsidR="004226F4" w:rsidRPr="004D37D5" w:rsidRDefault="004226F4" w:rsidP="00A86E2F">
      <w:pPr>
        <w:pStyle w:val="ConsPlusNormal"/>
        <w:jc w:val="center"/>
        <w:rPr>
          <w:rFonts w:ascii="Times New Roman" w:hAnsi="Times New Roman"/>
        </w:rPr>
      </w:pPr>
      <w:r w:rsidRPr="004D37D5">
        <w:rPr>
          <w:rFonts w:ascii="Times New Roman" w:hAnsi="Times New Roman"/>
          <w:b/>
          <w:bCs/>
          <w:sz w:val="24"/>
          <w:szCs w:val="24"/>
        </w:rPr>
        <w:t xml:space="preserve">реализации муниципальной программы Мокшанского района «Развитие образования в Мокшанском районе» на 2014-2020 годы за счет средств бюджета Мокшанского района </w:t>
      </w:r>
      <w:r w:rsidRPr="004D37D5">
        <w:rPr>
          <w:rFonts w:ascii="Times New Roman" w:hAnsi="Times New Roman"/>
          <w:b/>
          <w:sz w:val="24"/>
          <w:szCs w:val="24"/>
        </w:rPr>
        <w:t>на 2016 - 2020 годы</w:t>
      </w:r>
    </w:p>
    <w:p w:rsidR="004226F4" w:rsidRPr="00FA2B2F" w:rsidRDefault="004226F4" w:rsidP="00A86E2F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tbl>
      <w:tblPr>
        <w:tblW w:w="15817" w:type="dxa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8"/>
        <w:gridCol w:w="1559"/>
        <w:gridCol w:w="3402"/>
        <w:gridCol w:w="1842"/>
        <w:gridCol w:w="708"/>
        <w:gridCol w:w="425"/>
        <w:gridCol w:w="427"/>
        <w:gridCol w:w="1276"/>
        <w:gridCol w:w="567"/>
        <w:gridCol w:w="992"/>
        <w:gridCol w:w="1074"/>
        <w:gridCol w:w="992"/>
        <w:gridCol w:w="992"/>
        <w:gridCol w:w="993"/>
      </w:tblGrid>
      <w:tr w:rsidR="004226F4" w:rsidRPr="004D37D5" w:rsidTr="00FA2B2F">
        <w:trPr>
          <w:trHeight w:val="20"/>
        </w:trPr>
        <w:tc>
          <w:tcPr>
            <w:tcW w:w="5529" w:type="dxa"/>
            <w:gridSpan w:val="3"/>
            <w:vAlign w:val="center"/>
          </w:tcPr>
          <w:p w:rsidR="004226F4" w:rsidRPr="004D37D5" w:rsidRDefault="004226F4" w:rsidP="00E70C8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Ответственный исполнитель муниципальной программы</w:t>
            </w:r>
          </w:p>
        </w:tc>
        <w:tc>
          <w:tcPr>
            <w:tcW w:w="10288" w:type="dxa"/>
            <w:gridSpan w:val="11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4226F4" w:rsidRPr="004D37D5" w:rsidRDefault="004226F4" w:rsidP="00E70C8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  <w:b/>
                <w:bCs/>
              </w:rPr>
              <w:t>Управление образованием администрации Мокшанского района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 w:val="restart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п/п</w:t>
            </w:r>
          </w:p>
        </w:tc>
        <w:tc>
          <w:tcPr>
            <w:tcW w:w="1559" w:type="dxa"/>
            <w:vMerge w:val="restart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Статус</w:t>
            </w:r>
          </w:p>
        </w:tc>
        <w:tc>
          <w:tcPr>
            <w:tcW w:w="3402" w:type="dxa"/>
            <w:vMerge w:val="restart"/>
          </w:tcPr>
          <w:p w:rsidR="004226F4" w:rsidRPr="004D37D5" w:rsidRDefault="004226F4" w:rsidP="00FA2B2F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42" w:type="dxa"/>
            <w:vMerge w:val="restart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Ответственный исполнитель, соисполнитель</w:t>
            </w:r>
          </w:p>
        </w:tc>
        <w:tc>
          <w:tcPr>
            <w:tcW w:w="3403" w:type="dxa"/>
            <w:gridSpan w:val="5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5043" w:type="dxa"/>
            <w:gridSpan w:val="5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Расходы бюджета Мокшанского района,</w:t>
            </w:r>
          </w:p>
          <w:p w:rsidR="004226F4" w:rsidRPr="004D37D5" w:rsidRDefault="004226F4" w:rsidP="00E70C8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тыс. рублей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4D37D5" w:rsidRDefault="004226F4" w:rsidP="00E70C8E"/>
        </w:tc>
        <w:tc>
          <w:tcPr>
            <w:tcW w:w="1559" w:type="dxa"/>
            <w:vMerge/>
          </w:tcPr>
          <w:p w:rsidR="004226F4" w:rsidRPr="004D37D5" w:rsidRDefault="004226F4" w:rsidP="00E70C8E"/>
        </w:tc>
        <w:tc>
          <w:tcPr>
            <w:tcW w:w="3402" w:type="dxa"/>
            <w:vMerge/>
          </w:tcPr>
          <w:p w:rsidR="004226F4" w:rsidRPr="004D37D5" w:rsidRDefault="004226F4" w:rsidP="00E70C8E"/>
        </w:tc>
        <w:tc>
          <w:tcPr>
            <w:tcW w:w="1842" w:type="dxa"/>
            <w:vMerge/>
          </w:tcPr>
          <w:p w:rsidR="004226F4" w:rsidRPr="004D37D5" w:rsidRDefault="004226F4" w:rsidP="00E70C8E"/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ГРБС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Рз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Пр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ЦСР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ВР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2016 г.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2017</w:t>
            </w:r>
            <w:r>
              <w:rPr>
                <w:rFonts w:ascii="Times New Roman" w:hAnsi="Times New Roman"/>
              </w:rPr>
              <w:t xml:space="preserve"> </w:t>
            </w:r>
            <w:r w:rsidRPr="004D37D5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2018</w:t>
            </w:r>
            <w:r>
              <w:rPr>
                <w:rFonts w:ascii="Times New Roman" w:hAnsi="Times New Roman"/>
              </w:rPr>
              <w:t xml:space="preserve"> </w:t>
            </w:r>
            <w:r w:rsidRPr="004D37D5">
              <w:rPr>
                <w:rFonts w:ascii="Times New Roman" w:hAnsi="Times New Roman"/>
              </w:rPr>
              <w:t>г.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2019</w:t>
            </w:r>
            <w:r>
              <w:rPr>
                <w:rFonts w:ascii="Times New Roman" w:hAnsi="Times New Roman"/>
              </w:rPr>
              <w:t xml:space="preserve"> </w:t>
            </w:r>
            <w:r w:rsidRPr="004D37D5">
              <w:rPr>
                <w:rFonts w:ascii="Times New Roman" w:hAnsi="Times New Roman"/>
              </w:rPr>
              <w:t>г.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2020</w:t>
            </w:r>
            <w:r>
              <w:rPr>
                <w:rFonts w:ascii="Times New Roman" w:hAnsi="Times New Roman"/>
              </w:rPr>
              <w:t xml:space="preserve"> </w:t>
            </w:r>
            <w:r w:rsidRPr="004D37D5">
              <w:rPr>
                <w:rFonts w:ascii="Times New Roman" w:hAnsi="Times New Roman"/>
              </w:rPr>
              <w:t>г.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4226F4" w:rsidRPr="00BA0322" w:rsidRDefault="004226F4" w:rsidP="00E70C8E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4226F4" w:rsidRPr="00BA0322" w:rsidRDefault="004226F4" w:rsidP="00E70C8E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7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BA0322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4226F4" w:rsidRPr="004D37D5" w:rsidTr="00FA2B2F">
        <w:trPr>
          <w:trHeight w:val="766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A0322">
              <w:rPr>
                <w:rFonts w:ascii="Times New Roman" w:hAnsi="Times New Roman"/>
                <w:b/>
                <w:sz w:val="20"/>
                <w:szCs w:val="20"/>
              </w:rPr>
              <w:t>Муниципаль-ная программа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rPr>
                <w:b/>
                <w:bCs/>
              </w:rPr>
            </w:pPr>
            <w:r w:rsidRPr="004D37D5">
              <w:rPr>
                <w:b/>
                <w:bCs/>
              </w:rPr>
              <w:t>«Развитие образования в Мокшанском районе" на 2014-2020 годы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DD2A80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265316,7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211112,1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246101,9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246101,9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246101,9</w:t>
            </w:r>
          </w:p>
        </w:tc>
      </w:tr>
      <w:tr w:rsidR="004226F4" w:rsidRPr="004D37D5" w:rsidTr="00FA2B2F">
        <w:trPr>
          <w:trHeight w:val="659"/>
        </w:trPr>
        <w:tc>
          <w:tcPr>
            <w:tcW w:w="56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Развитие дошкольного, общего и дополнительного образования в Мокшанском районе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262933,7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210776,4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245483,9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245483,9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245483,9</w:t>
            </w:r>
          </w:p>
        </w:tc>
      </w:tr>
      <w:tr w:rsidR="004226F4" w:rsidRPr="004D37D5" w:rsidTr="00FA2B2F">
        <w:trPr>
          <w:trHeight w:val="399"/>
        </w:trPr>
        <w:tc>
          <w:tcPr>
            <w:tcW w:w="56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1.1</w:t>
            </w:r>
          </w:p>
        </w:tc>
        <w:tc>
          <w:tcPr>
            <w:tcW w:w="1559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Основное мероприятие 1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Развитие муниципальной системы дошкольного образования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46451,1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42797,7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51900,0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51900,0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51900,0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  <w:r w:rsidRPr="00BA032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Предоставление льгот по оплате за присмотр и уход детям с ограниченными возможностями здоровья, детям из многодетных семей, детям с туберкулезной интоксикацией, детям-сиротам и детям, оставшимся без попечения родителей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0110105120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255,0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</w:rPr>
              <w:t>Обеспечение деятельности образовательных организаций, осуществляющих образовательную деятельность по программам дошкольного образования (далее-дошкольные организации)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0110105130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0110105130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1247,3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4280,2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169,0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3658,6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282,0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282,0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282,0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6118,0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FA2B2F" w:rsidRDefault="004226F4" w:rsidP="00E70C8E">
            <w:r w:rsidRPr="00FA2B2F">
              <w:rPr>
                <w:sz w:val="22"/>
                <w:szCs w:val="22"/>
              </w:rPr>
              <w:t xml:space="preserve">Исполнение от дельных государственных полномочий в сфере образования по финансированию муниципальных дошкольных организаций </w:t>
            </w:r>
          </w:p>
        </w:tc>
        <w:tc>
          <w:tcPr>
            <w:tcW w:w="1842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0110176210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40662,1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38842,7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44700,0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44700,0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44700,0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4</w:t>
            </w:r>
          </w:p>
        </w:tc>
        <w:tc>
          <w:tcPr>
            <w:tcW w:w="3402" w:type="dxa"/>
          </w:tcPr>
          <w:p w:rsidR="004226F4" w:rsidRPr="00FA2B2F" w:rsidRDefault="004226F4" w:rsidP="00E70C8E">
            <w:r w:rsidRPr="00FA2B2F">
              <w:rPr>
                <w:sz w:val="22"/>
                <w:szCs w:val="22"/>
              </w:rPr>
              <w:t>Исполнение от дельных государственных полномочий в сфере образования по финансированию муниципальных дошкольных организаций (на осуществление полномочий)</w:t>
            </w:r>
          </w:p>
        </w:tc>
        <w:tc>
          <w:tcPr>
            <w:tcW w:w="1842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0110176210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3402" w:type="dxa"/>
          </w:tcPr>
          <w:p w:rsidR="004226F4" w:rsidRPr="00FA2B2F" w:rsidRDefault="004226F4" w:rsidP="00E70C8E">
            <w:r w:rsidRPr="00FA2B2F">
              <w:rPr>
                <w:sz w:val="22"/>
                <w:szCs w:val="22"/>
              </w:rPr>
              <w:t>Модернизация системы общего образования, создание условий для равного доступа к качественному образованию детей с ограниченными возможностями, создание единой информационной системы сферы образования района, переход на новые образовательные стандарты, изменение школьной инфраструктуры, формирование здорового образа жизни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141881,8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108185,17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127000,0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127000,0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127000,0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Обеспечение деятельности (оказание услуг) общеобразовательных организаций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общеобразова-тельные орга-низации,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0110205140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0110205140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3575,9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16229,7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487,5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13816,0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17098,0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17098,0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602,0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17098,0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 общеобразова-тельные орга-низации,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0110276210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89067,3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93881,7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109300,0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109300,0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109300,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Исполнение отдельных государственных полномочий Пензенской области по осуществлению денежных выплат молодым специалистам (педагогическим работникам) муниципальных образовательных организаций</w:t>
            </w:r>
          </w:p>
        </w:tc>
        <w:tc>
          <w:tcPr>
            <w:tcW w:w="1842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 w:cs="Arial"/>
                <w:sz w:val="20"/>
                <w:szCs w:val="20"/>
              </w:rPr>
            </w:pPr>
            <w:r w:rsidRPr="00BA0322">
              <w:rPr>
                <w:rFonts w:ascii="Times New Roman" w:hAnsi="Times New Roman" w:cs="Arial"/>
                <w:sz w:val="20"/>
                <w:szCs w:val="20"/>
              </w:rPr>
              <w:t>Управление образованием, образовательные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0110276240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122,4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1.2.4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Мероприятия по развитию сети общеобразовательных организаций в сельской местности (реконструкция здания МБОУ СОШ им.М.Н.Загоскина с. Рамзай)</w:t>
            </w:r>
          </w:p>
        </w:tc>
        <w:tc>
          <w:tcPr>
            <w:tcW w:w="184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  <w:jc w:val="both"/>
              <w:rPr>
                <w:sz w:val="20"/>
                <w:szCs w:val="20"/>
              </w:rPr>
            </w:pPr>
            <w:r w:rsidRPr="00FA2B2F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</w:t>
            </w:r>
            <w:r w:rsidRPr="004D37D5">
              <w:rPr>
                <w:rFonts w:ascii="Times New Roman" w:hAnsi="Times New Roman"/>
                <w:lang w:val="en-US"/>
              </w:rPr>
              <w:t>L0187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</w:t>
            </w:r>
            <w:r w:rsidRPr="004D37D5">
              <w:rPr>
                <w:rFonts w:ascii="Times New Roman" w:hAnsi="Times New Roman"/>
                <w:lang w:val="en-US"/>
              </w:rPr>
              <w:t>R0187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0110250187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lang w:val="en-US"/>
              </w:rPr>
            </w:pPr>
            <w:r w:rsidRPr="004D37D5">
              <w:rPr>
                <w:rFonts w:ascii="Times New Roman" w:hAnsi="Times New Roman"/>
                <w:lang w:val="en-US"/>
              </w:rPr>
              <w:t>464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  <w:lang w:val="en-US"/>
              </w:rPr>
              <w:t>464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D37D5">
              <w:rPr>
                <w:rFonts w:ascii="Times New Roman" w:hAnsi="Times New Roman"/>
              </w:rPr>
              <w:t>2250,0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15144,3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8290,0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1.2.5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4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Ремонт здания и кровли здания МБОУ СОШ им. М.Н.Загоскина с.Рамзай</w:t>
            </w:r>
          </w:p>
        </w:tc>
        <w:tc>
          <w:tcPr>
            <w:tcW w:w="184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FA2B2F">
              <w:rPr>
                <w:sz w:val="20"/>
                <w:szCs w:val="20"/>
              </w:rPr>
              <w:t>Управление образованием,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0110205300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3780,6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1.2.6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5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Мероприятия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Управление образованием,</w:t>
            </w:r>
            <w:r w:rsidRPr="004D37D5">
              <w:rPr>
                <w:sz w:val="20"/>
                <w:szCs w:val="20"/>
              </w:rPr>
              <w:t xml:space="preserve">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7B09EE">
            <w:pPr>
              <w:pStyle w:val="ConsPlusNormal"/>
              <w:ind w:firstLine="0"/>
              <w:rPr>
                <w:rFonts w:ascii="Times New Roman" w:hAnsi="Times New Roman"/>
                <w:lang w:val="en-US"/>
              </w:rPr>
            </w:pPr>
            <w:r w:rsidRPr="004D37D5">
              <w:rPr>
                <w:rFonts w:ascii="Times New Roman" w:hAnsi="Times New Roman"/>
              </w:rPr>
              <w:t>01102</w:t>
            </w:r>
            <w:r w:rsidRPr="004D37D5">
              <w:rPr>
                <w:rFonts w:ascii="Times New Roman" w:hAnsi="Times New Roman"/>
                <w:lang w:val="en-US"/>
              </w:rPr>
              <w:t>L0970</w:t>
            </w:r>
          </w:p>
          <w:p w:rsidR="004226F4" w:rsidRPr="004D37D5" w:rsidRDefault="004226F4" w:rsidP="007B09E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</w:t>
            </w:r>
            <w:r w:rsidRPr="004D37D5">
              <w:rPr>
                <w:rFonts w:ascii="Times New Roman" w:hAnsi="Times New Roman"/>
                <w:lang w:val="en-US"/>
              </w:rPr>
              <w:t>R</w:t>
            </w:r>
            <w:r w:rsidRPr="004D37D5">
              <w:rPr>
                <w:rFonts w:ascii="Times New Roman" w:hAnsi="Times New Roman"/>
              </w:rPr>
              <w:t>0970</w:t>
            </w:r>
          </w:p>
          <w:p w:rsidR="004226F4" w:rsidRPr="004D37D5" w:rsidRDefault="004226F4" w:rsidP="007B09E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0110250970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250,0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195,0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2405,4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E3605A">
        <w:trPr>
          <w:trHeight w:val="2228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1.2.7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6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 (субсидии для финансирования расходов, возникающих в связи с предоставлением льгот на питание в школьных столовых обучающимся из малообеспеченных семей)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Управление образованием,</w:t>
            </w:r>
            <w:r w:rsidRPr="004D37D5">
              <w:rPr>
                <w:sz w:val="20"/>
                <w:szCs w:val="20"/>
              </w:rPr>
              <w:t xml:space="preserve"> общеобразова-тельные организации, подведомственные  Управлению обра-зованием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0110205310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571,2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Развитие муниципальной системы дополнительного образования, развитие системы поддержки талантливых детей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23698,4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19529,3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23500,0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23500,0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23500,0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Обеспечение деятельности (оказания услуг) организаций дополнительного образования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организации дополнительного образования,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0110305160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0110305160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858,2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22840,2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124,8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19404,5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23350,0</w:t>
            </w:r>
          </w:p>
        </w:tc>
      </w:tr>
      <w:tr w:rsidR="004226F4" w:rsidRPr="004D37D5" w:rsidTr="00E3605A">
        <w:trPr>
          <w:trHeight w:val="782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4</w:t>
            </w:r>
          </w:p>
        </w:tc>
        <w:tc>
          <w:tcPr>
            <w:tcW w:w="340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Социальная поддержка работников системы образования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14661,7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10509,4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11080,0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11080,0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11080,0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1.4.1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 xml:space="preserve"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медицинским работникам образовательных организаций) 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0110411110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313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43,2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1.4.2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>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 (по библиотекарям общеобразовате-льных организаций)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организации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0110411120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313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10,8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1.4.3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ind w:right="-108"/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педагогическим работникам Пензенской области работающим и проживающим в сельской местности, рабочих поселках (поселках городского типа) на территории Пензенской области, а также педагогическим работникам образовательных организаций, вышедшим на пенсию и проживающим в сельской местности, рабочих поселках (поселках городского типа), если общий стаж их работы в сельской местности, рабочих поселках (поселках городского типа) составляет не менее 10 лет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03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03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0110474240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0110474240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321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11371,5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53,6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7694,3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38,5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8900,0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8900,0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8900,0</w:t>
            </w:r>
          </w:p>
        </w:tc>
      </w:tr>
      <w:tr w:rsidR="004226F4" w:rsidRPr="004D37D5" w:rsidTr="00E3605A">
        <w:trPr>
          <w:trHeight w:val="1736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1.4.4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4</w:t>
            </w:r>
          </w:p>
        </w:tc>
        <w:tc>
          <w:tcPr>
            <w:tcW w:w="3402" w:type="dxa"/>
          </w:tcPr>
          <w:p w:rsidR="004226F4" w:rsidRPr="00FA2B2F" w:rsidRDefault="004226F4" w:rsidP="00E70C8E">
            <w:pPr>
              <w:ind w:right="-108"/>
            </w:pPr>
            <w:r w:rsidRPr="00FA2B2F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</w:t>
            </w:r>
          </w:p>
        </w:tc>
        <w:tc>
          <w:tcPr>
            <w:tcW w:w="1842" w:type="dxa"/>
          </w:tcPr>
          <w:p w:rsidR="004226F4" w:rsidRPr="00FA2B2F" w:rsidRDefault="004226F4" w:rsidP="00E70C8E">
            <w:r w:rsidRPr="00FA2B2F">
              <w:rPr>
                <w:sz w:val="22"/>
                <w:szCs w:val="22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0110476010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321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3182,6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2697,4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2100,0</w:t>
            </w:r>
          </w:p>
        </w:tc>
      </w:tr>
      <w:tr w:rsidR="004226F4" w:rsidRPr="004D37D5" w:rsidTr="00E3605A">
        <w:trPr>
          <w:trHeight w:val="101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5</w:t>
            </w:r>
          </w:p>
        </w:tc>
        <w:tc>
          <w:tcPr>
            <w:tcW w:w="3402" w:type="dxa"/>
          </w:tcPr>
          <w:p w:rsidR="004226F4" w:rsidRPr="00FA2B2F" w:rsidRDefault="004226F4" w:rsidP="00FA2B2F">
            <w:pPr>
              <w:ind w:right="-108"/>
            </w:pPr>
            <w:r w:rsidRPr="00FA2B2F">
              <w:rPr>
                <w:sz w:val="22"/>
                <w:szCs w:val="22"/>
              </w:rPr>
              <w:t>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11437,4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10162,1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11265,9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11265,9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11265,9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  <w:vMerge w:val="restart"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842" w:type="dxa"/>
            <w:vMerge w:val="restart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464,2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464,2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465,9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465,9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465,9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0110574330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37D5">
              <w:rPr>
                <w:rFonts w:ascii="Times New Roman" w:hAnsi="Times New Roman"/>
                <w:sz w:val="18"/>
                <w:szCs w:val="18"/>
              </w:rPr>
              <w:t>121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265,5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0110574330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37D5">
              <w:rPr>
                <w:rFonts w:ascii="Times New Roman" w:hAnsi="Times New Roman"/>
                <w:sz w:val="18"/>
                <w:szCs w:val="18"/>
              </w:rPr>
              <w:t>122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47,9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0110574330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37D5">
              <w:rPr>
                <w:rFonts w:ascii="Times New Roman" w:hAnsi="Times New Roman"/>
                <w:sz w:val="18"/>
                <w:szCs w:val="18"/>
              </w:rPr>
              <w:t>129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99,5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0110574330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D37D5">
              <w:rPr>
                <w:rFonts w:ascii="Times New Roman" w:hAnsi="Times New Roman"/>
                <w:sz w:val="18"/>
                <w:szCs w:val="18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51,3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  <w:vMerge w:val="restart"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Содержание ребенка в семье опекуна и приемной семье, а также вознаграждение, причитающееся приемному родителю, за счет средств бюджета Пензенской области</w:t>
            </w:r>
          </w:p>
        </w:tc>
        <w:tc>
          <w:tcPr>
            <w:tcW w:w="1842" w:type="dxa"/>
            <w:vMerge w:val="restart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10973,2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9697,9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10800,0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0110577100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1,7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E3605A">
        <w:trPr>
          <w:trHeight w:val="213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0110577100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17,0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0110577100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313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8822,5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E3605A">
        <w:trPr>
          <w:trHeight w:val="176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04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0110577100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323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2132,0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6</w:t>
            </w:r>
          </w:p>
        </w:tc>
        <w:tc>
          <w:tcPr>
            <w:tcW w:w="3402" w:type="dxa"/>
          </w:tcPr>
          <w:p w:rsidR="004226F4" w:rsidRPr="00FA2B2F" w:rsidRDefault="004226F4" w:rsidP="00FA2B2F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Реализация муниципальных функций по управлению системой образования Мокшанского района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ind w:right="-56"/>
              <w:jc w:val="both"/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24803,3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19592,8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20738,0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20738,0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20738,0</w:t>
            </w:r>
          </w:p>
        </w:tc>
      </w:tr>
      <w:tr w:rsidR="004226F4" w:rsidRPr="004D37D5" w:rsidTr="00E3605A">
        <w:trPr>
          <w:trHeight w:val="1072"/>
        </w:trPr>
        <w:tc>
          <w:tcPr>
            <w:tcW w:w="568" w:type="dxa"/>
          </w:tcPr>
          <w:p w:rsidR="004226F4" w:rsidRPr="00BA0322" w:rsidRDefault="004226F4" w:rsidP="00E3605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1.6.1</w:t>
            </w:r>
          </w:p>
        </w:tc>
        <w:tc>
          <w:tcPr>
            <w:tcW w:w="1559" w:type="dxa"/>
          </w:tcPr>
          <w:p w:rsidR="004226F4" w:rsidRPr="00BA0322" w:rsidRDefault="004226F4" w:rsidP="00E3605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FA2B2F" w:rsidRDefault="004226F4" w:rsidP="00E3605A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 xml:space="preserve">Обеспечение деятельности аппарата </w:t>
            </w:r>
          </w:p>
          <w:p w:rsidR="004226F4" w:rsidRPr="00FA2B2F" w:rsidRDefault="004226F4" w:rsidP="00E3605A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 xml:space="preserve">Управления </w:t>
            </w:r>
          </w:p>
          <w:p w:rsidR="004226F4" w:rsidRPr="00FA2B2F" w:rsidRDefault="004226F4" w:rsidP="00E3605A">
            <w:pPr>
              <w:tabs>
                <w:tab w:val="center" w:pos="4153"/>
                <w:tab w:val="right" w:pos="8306"/>
              </w:tabs>
            </w:pPr>
            <w:r w:rsidRPr="00FA2B2F">
              <w:rPr>
                <w:sz w:val="22"/>
                <w:szCs w:val="22"/>
              </w:rPr>
              <w:t>образованием</w:t>
            </w:r>
          </w:p>
        </w:tc>
        <w:tc>
          <w:tcPr>
            <w:tcW w:w="1842" w:type="dxa"/>
          </w:tcPr>
          <w:p w:rsidR="004226F4" w:rsidRPr="004D37D5" w:rsidRDefault="004226F4" w:rsidP="00E3605A">
            <w:pPr>
              <w:tabs>
                <w:tab w:val="center" w:pos="4153"/>
                <w:tab w:val="right" w:pos="8306"/>
              </w:tabs>
              <w:jc w:val="both"/>
            </w:pPr>
            <w:r w:rsidRPr="004D37D5"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0110602100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0110602100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0110602100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0110602200</w:t>
            </w:r>
          </w:p>
        </w:tc>
        <w:tc>
          <w:tcPr>
            <w:tcW w:w="567" w:type="dxa"/>
          </w:tcPr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121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122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129</w:t>
            </w:r>
          </w:p>
          <w:p w:rsidR="004226F4" w:rsidRPr="004D37D5" w:rsidRDefault="004226F4" w:rsidP="00E3605A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1349,7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240,6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480,3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150,5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1811,3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369,1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86,1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2157,3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440,1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102,6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2157,3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440,1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102,6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2157,3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440,1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102,6</w:t>
            </w:r>
          </w:p>
        </w:tc>
      </w:tr>
      <w:tr w:rsidR="004226F4" w:rsidRPr="004D37D5" w:rsidTr="00E3605A">
        <w:trPr>
          <w:trHeight w:val="1926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>Обеспечение деятельности (оказание услуг)  методической службы, централизованной бухгалтерии Управления образованием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3605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CF314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  <w:p w:rsidR="004226F4" w:rsidRPr="004D37D5" w:rsidRDefault="004226F4" w:rsidP="00CF3146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0110605170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111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119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851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852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853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4165,0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0,6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1257,8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762,1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8,7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2,6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4860,0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  <w:lang w:val="en-US"/>
              </w:rPr>
              <w:t>561</w:t>
            </w:r>
            <w:r w:rsidRPr="004D37D5">
              <w:rPr>
                <w:rFonts w:ascii="Times New Roman" w:hAnsi="Times New Roman"/>
              </w:rPr>
              <w:t>,</w:t>
            </w:r>
            <w:r w:rsidRPr="004D37D5">
              <w:rPr>
                <w:rFonts w:ascii="Times New Roman" w:hAnsi="Times New Roman"/>
                <w:lang w:val="en-US"/>
              </w:rPr>
              <w:t>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5,3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6001,9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690,1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6,66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1,34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6001,9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690,1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6,66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1,34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6001,9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-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690,1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6,66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1,34</w:t>
            </w:r>
          </w:p>
        </w:tc>
      </w:tr>
      <w:tr w:rsidR="004226F4" w:rsidRPr="004D37D5" w:rsidTr="00E3605A">
        <w:trPr>
          <w:trHeight w:val="876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>Обеспечение деятельности (оказание услуг)  муниципального бюджетного учреждения «Хозяйственно-эксплуатационная служба»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</w:t>
            </w:r>
            <w:r w:rsidRPr="004D37D5">
              <w:rPr>
                <w:sz w:val="20"/>
                <w:szCs w:val="20"/>
              </w:rPr>
              <w:br/>
              <w:t xml:space="preserve">МБУ ХЭС 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0110605180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0110605180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611</w:t>
            </w:r>
          </w:p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15771,1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436,3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11710,0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64,3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56,5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56,5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11243,5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56,5</w:t>
            </w:r>
          </w:p>
        </w:tc>
      </w:tr>
      <w:tr w:rsidR="004226F4" w:rsidRPr="004D37D5" w:rsidTr="00E3605A">
        <w:trPr>
          <w:trHeight w:val="293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1.6.4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4</w:t>
            </w:r>
          </w:p>
        </w:tc>
        <w:tc>
          <w:tcPr>
            <w:tcW w:w="3402" w:type="dxa"/>
          </w:tcPr>
          <w:p w:rsidR="004226F4" w:rsidRPr="00E3605A" w:rsidRDefault="004226F4" w:rsidP="00E70C8E">
            <w:r w:rsidRPr="00E3605A">
              <w:rPr>
                <w:sz w:val="22"/>
                <w:szCs w:val="22"/>
              </w:rPr>
              <w:t>Компенсация питания участникам соревнований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0110623120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360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21,5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1.6.5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5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rPr>
                <w:sz w:val="20"/>
                <w:szCs w:val="20"/>
              </w:rPr>
            </w:pPr>
            <w:r w:rsidRPr="00E3605A">
              <w:rPr>
                <w:sz w:val="20"/>
                <w:szCs w:val="20"/>
              </w:rPr>
              <w:t>Награждение победителей региональных и межрегиональных конкурсов профессионального мастерства, соревнований и иных мероприятий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0110623200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9,8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1.6.6</w:t>
            </w:r>
          </w:p>
        </w:tc>
        <w:tc>
          <w:tcPr>
            <w:tcW w:w="1559" w:type="dxa"/>
            <w:vMerge w:val="restart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6</w:t>
            </w:r>
          </w:p>
        </w:tc>
        <w:tc>
          <w:tcPr>
            <w:tcW w:w="3402" w:type="dxa"/>
            <w:vMerge w:val="restart"/>
          </w:tcPr>
          <w:p w:rsidR="004226F4" w:rsidRPr="00E3605A" w:rsidRDefault="004226F4" w:rsidP="00E3605A">
            <w:pPr>
              <w:tabs>
                <w:tab w:val="center" w:pos="4153"/>
                <w:tab w:val="right" w:pos="8306"/>
              </w:tabs>
            </w:pPr>
            <w:r w:rsidRPr="00E3605A">
              <w:rPr>
                <w:sz w:val="22"/>
                <w:szCs w:val="22"/>
              </w:rPr>
              <w:t>Выплата  компенсации части родительской платы за присмотр и уход за ребенком в  муниципальных образовательных организациях, реализующих общеобразовательную программу дошкольного образования (на осуществление полномочий)</w:t>
            </w:r>
          </w:p>
        </w:tc>
        <w:tc>
          <w:tcPr>
            <w:tcW w:w="1842" w:type="dxa"/>
            <w:vMerge w:val="restart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102,3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79,4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E3605A" w:rsidRDefault="004226F4" w:rsidP="00E70C8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0110676010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111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52,8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E3605A" w:rsidRDefault="004226F4" w:rsidP="00E70C8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0110676010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119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15,9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226F4" w:rsidRPr="00E3605A" w:rsidRDefault="004226F4" w:rsidP="00E70C8E">
            <w:pPr>
              <w:tabs>
                <w:tab w:val="center" w:pos="4153"/>
                <w:tab w:val="right" w:pos="8306"/>
              </w:tabs>
            </w:pPr>
          </w:p>
        </w:tc>
        <w:tc>
          <w:tcPr>
            <w:tcW w:w="1842" w:type="dxa"/>
            <w:vMerge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0110676010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33,6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1.6.7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7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tabs>
                <w:tab w:val="center" w:pos="4153"/>
                <w:tab w:val="right" w:pos="8306"/>
              </w:tabs>
            </w:pPr>
            <w:r w:rsidRPr="00E3605A">
              <w:rPr>
                <w:sz w:val="22"/>
                <w:szCs w:val="22"/>
              </w:rPr>
              <w:t>Исполнение государственных полномочий Пензенской области в сфере образования по финансированию муниципальных общеобразовательных организаций (на осуществление полномочий)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09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0110676210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21,3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18,0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BA0322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rPr>
                <w:b/>
              </w:rPr>
              <w:t>«Организация отдыха, оздоровления и занятости детей и подростков в Мокшанском районе»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pStyle w:val="ConsPlusNormal"/>
              <w:ind w:firstLine="0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</w:rPr>
            </w:pPr>
            <w:r w:rsidRPr="004D37D5">
              <w:rPr>
                <w:rFonts w:ascii="Times New Roman" w:hAnsi="Times New Roman"/>
                <w:b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2383,0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335,6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618,0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3402" w:type="dxa"/>
          </w:tcPr>
          <w:p w:rsidR="004226F4" w:rsidRPr="00E3605A" w:rsidRDefault="004226F4" w:rsidP="00E70C8E">
            <w:r w:rsidRPr="00E3605A">
              <w:rPr>
                <w:sz w:val="22"/>
                <w:szCs w:val="22"/>
              </w:rPr>
              <w:t xml:space="preserve">Увеличение масштабов и повышение качества услуг по организации      отдыха и оздоровления детей и подростков 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2323,0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275,6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318,0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318,0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318,0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E3605A" w:rsidRDefault="004226F4" w:rsidP="00E70C8E">
            <w:r w:rsidRPr="00E3605A">
              <w:rPr>
                <w:sz w:val="22"/>
                <w:szCs w:val="22"/>
              </w:rPr>
              <w:t xml:space="preserve">Расходы на организацию отдыха детей в лагерях дневного пребывания в каникулярное время 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обра-зованием, образова-тельные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</w:t>
            </w:r>
            <w:r w:rsidRPr="004D37D5">
              <w:rPr>
                <w:rFonts w:ascii="Times New Roman" w:hAnsi="Times New Roman"/>
                <w:lang w:val="en-US"/>
              </w:rPr>
              <w:t>S1150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0120171150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148,9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1214,7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148,7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2</w:t>
            </w:r>
          </w:p>
        </w:tc>
        <w:tc>
          <w:tcPr>
            <w:tcW w:w="3402" w:type="dxa"/>
          </w:tcPr>
          <w:p w:rsidR="004226F4" w:rsidRPr="00E3605A" w:rsidRDefault="004226F4" w:rsidP="00E70C8E">
            <w:pPr>
              <w:ind w:right="-108"/>
            </w:pPr>
            <w:r w:rsidRPr="00E3605A">
              <w:rPr>
                <w:sz w:val="22"/>
                <w:szCs w:val="22"/>
              </w:rPr>
              <w:t xml:space="preserve">Расходы на софинансирование организации отдыха детей в лагерях труда и отдыха круглосуточного пребывания 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</w:t>
            </w:r>
            <w:r w:rsidRPr="004D37D5">
              <w:rPr>
                <w:rFonts w:ascii="Times New Roman" w:hAnsi="Times New Roman"/>
                <w:lang w:val="en-US"/>
              </w:rPr>
              <w:t>S1160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0120171160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24,6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467,4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24,6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48,0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2.1.3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3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Организация временного трудоустройства несовершеннолетних</w:t>
            </w:r>
          </w:p>
          <w:p w:rsidR="004226F4" w:rsidRPr="004D37D5" w:rsidRDefault="004226F4" w:rsidP="00E70C8E">
            <w:r w:rsidRPr="004D37D5">
              <w:t>граждан в возрасте от 14 до 18 лет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ind w:right="-104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подведомственные образовательные организации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0120105220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63,0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35,7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</w:tr>
      <w:tr w:rsidR="004226F4" w:rsidRPr="004D37D5" w:rsidTr="00FA2B2F">
        <w:trPr>
          <w:trHeight w:val="1606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2.1.4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4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Расходы на софинансирование приобретения путевок в загородные стационарные детские оздоровительные лагеря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ind w:right="-104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</w:t>
            </w:r>
            <w:r w:rsidRPr="004D37D5">
              <w:rPr>
                <w:rFonts w:ascii="Times New Roman" w:hAnsi="Times New Roman"/>
                <w:lang w:val="en-US"/>
              </w:rPr>
              <w:t>S1140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0120171140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55,2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329,2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46,6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2.1.5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5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Организация доставки детей для отдыха в загородные оздоровительные лагеря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ind w:right="-104"/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0120123150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244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20,0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</w:tr>
      <w:tr w:rsidR="004226F4" w:rsidRPr="004D37D5" w:rsidTr="00FA2B2F">
        <w:trPr>
          <w:trHeight w:val="20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Основное мероприятие 3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Расширение системы круглогодичного оздоровления, отдыха и занятости детей и подростков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tabs>
                <w:tab w:val="center" w:pos="4153"/>
                <w:tab w:val="right" w:pos="8306"/>
              </w:tabs>
            </w:pPr>
            <w:r w:rsidRPr="004D37D5">
              <w:t>всего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</w:tr>
      <w:tr w:rsidR="004226F4" w:rsidRPr="004D37D5" w:rsidTr="00FA2B2F">
        <w:trPr>
          <w:trHeight w:val="32"/>
        </w:trPr>
        <w:tc>
          <w:tcPr>
            <w:tcW w:w="568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2.2.1</w:t>
            </w:r>
          </w:p>
        </w:tc>
        <w:tc>
          <w:tcPr>
            <w:tcW w:w="1559" w:type="dxa"/>
          </w:tcPr>
          <w:p w:rsidR="004226F4" w:rsidRPr="00BA0322" w:rsidRDefault="004226F4" w:rsidP="00E70C8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BA0322">
              <w:rPr>
                <w:rFonts w:ascii="Times New Roman" w:hAnsi="Times New Roman"/>
                <w:sz w:val="20"/>
                <w:szCs w:val="20"/>
              </w:rPr>
              <w:t>Мероприятие 1</w:t>
            </w:r>
          </w:p>
        </w:tc>
        <w:tc>
          <w:tcPr>
            <w:tcW w:w="3402" w:type="dxa"/>
          </w:tcPr>
          <w:p w:rsidR="004226F4" w:rsidRPr="004D37D5" w:rsidRDefault="004226F4" w:rsidP="00E70C8E">
            <w:r w:rsidRPr="004D37D5">
              <w:t>Подготовка материально-технической базы лагеря труда и отдыха к функционированию в летний период</w:t>
            </w:r>
          </w:p>
        </w:tc>
        <w:tc>
          <w:tcPr>
            <w:tcW w:w="1842" w:type="dxa"/>
          </w:tcPr>
          <w:p w:rsidR="004226F4" w:rsidRPr="004D37D5" w:rsidRDefault="004226F4" w:rsidP="00E70C8E">
            <w:pPr>
              <w:rPr>
                <w:sz w:val="20"/>
                <w:szCs w:val="20"/>
              </w:rPr>
            </w:pPr>
            <w:r w:rsidRPr="004D37D5">
              <w:rPr>
                <w:sz w:val="20"/>
                <w:szCs w:val="20"/>
              </w:rPr>
              <w:t>Управление образованием, образовательные организации, подведомственные Управлению образованием</w:t>
            </w:r>
          </w:p>
        </w:tc>
        <w:tc>
          <w:tcPr>
            <w:tcW w:w="708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974</w:t>
            </w:r>
          </w:p>
        </w:tc>
        <w:tc>
          <w:tcPr>
            <w:tcW w:w="425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07</w:t>
            </w:r>
          </w:p>
        </w:tc>
        <w:tc>
          <w:tcPr>
            <w:tcW w:w="42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  <w:lang w:val="en-US"/>
              </w:rPr>
            </w:pPr>
            <w:r w:rsidRPr="004D37D5">
              <w:rPr>
                <w:rFonts w:ascii="Times New Roman" w:hAnsi="Times New Roman"/>
              </w:rPr>
              <w:t>0</w:t>
            </w:r>
            <w:r w:rsidRPr="004D37D5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0120305230</w:t>
            </w:r>
          </w:p>
        </w:tc>
        <w:tc>
          <w:tcPr>
            <w:tcW w:w="567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612</w:t>
            </w:r>
          </w:p>
        </w:tc>
        <w:tc>
          <w:tcPr>
            <w:tcW w:w="992" w:type="dxa"/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1074" w:type="dxa"/>
            <w:tcBorders>
              <w:righ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60,0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  <w:tc>
          <w:tcPr>
            <w:tcW w:w="992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  <w:tc>
          <w:tcPr>
            <w:tcW w:w="993" w:type="dxa"/>
            <w:tcBorders>
              <w:left w:val="single" w:sz="8" w:space="0" w:color="auto"/>
            </w:tcBorders>
          </w:tcPr>
          <w:p w:rsidR="004226F4" w:rsidRPr="004D37D5" w:rsidRDefault="004226F4" w:rsidP="00E70C8E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4D37D5">
              <w:rPr>
                <w:rFonts w:ascii="Times New Roman" w:hAnsi="Times New Roman"/>
              </w:rPr>
              <w:t>300,0</w:t>
            </w:r>
          </w:p>
        </w:tc>
      </w:tr>
    </w:tbl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  <w:r w:rsidRPr="004D37D5">
        <w:rPr>
          <w:b/>
          <w:sz w:val="28"/>
          <w:szCs w:val="28"/>
        </w:rPr>
        <w:t>».</w:t>
      </w:r>
    </w:p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4226F4" w:rsidRDefault="004226F4" w:rsidP="00B31EAD">
      <w:pPr>
        <w:tabs>
          <w:tab w:val="left" w:pos="1868"/>
        </w:tabs>
        <w:jc w:val="right"/>
        <w:rPr>
          <w:b/>
          <w:sz w:val="28"/>
          <w:szCs w:val="28"/>
        </w:rPr>
      </w:pPr>
    </w:p>
    <w:p w:rsidR="004226F4" w:rsidRPr="00DD0FC4" w:rsidRDefault="004226F4" w:rsidP="006E4299">
      <w:pPr>
        <w:tabs>
          <w:tab w:val="left" w:pos="1868"/>
        </w:tabs>
        <w:rPr>
          <w:sz w:val="28"/>
          <w:szCs w:val="28"/>
        </w:rPr>
      </w:pPr>
    </w:p>
    <w:sectPr w:rsidR="004226F4" w:rsidRPr="00DD0FC4" w:rsidSect="00FB5D5A">
      <w:pgSz w:w="16838" w:h="11906" w:orient="landscape"/>
      <w:pgMar w:top="709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848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2C837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31E5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1E429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A2818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93699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0D68B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cs="Times New Roman"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  <w:rPr>
        <w:rFonts w:cs="Times New Roman"/>
      </w:r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16B5"/>
    <w:rsid w:val="00001AE7"/>
    <w:rsid w:val="000148C6"/>
    <w:rsid w:val="00023DD5"/>
    <w:rsid w:val="00025578"/>
    <w:rsid w:val="0003453B"/>
    <w:rsid w:val="00035A41"/>
    <w:rsid w:val="0003797B"/>
    <w:rsid w:val="00041F97"/>
    <w:rsid w:val="00042347"/>
    <w:rsid w:val="000443E7"/>
    <w:rsid w:val="00047ACB"/>
    <w:rsid w:val="00051530"/>
    <w:rsid w:val="000634DF"/>
    <w:rsid w:val="00072238"/>
    <w:rsid w:val="0007415E"/>
    <w:rsid w:val="00080159"/>
    <w:rsid w:val="000875ED"/>
    <w:rsid w:val="000B1935"/>
    <w:rsid w:val="000C01FF"/>
    <w:rsid w:val="000F68D8"/>
    <w:rsid w:val="000F7855"/>
    <w:rsid w:val="000F7BB0"/>
    <w:rsid w:val="00104797"/>
    <w:rsid w:val="00105540"/>
    <w:rsid w:val="0011299B"/>
    <w:rsid w:val="00123FDB"/>
    <w:rsid w:val="00132105"/>
    <w:rsid w:val="00140122"/>
    <w:rsid w:val="00140A04"/>
    <w:rsid w:val="00147420"/>
    <w:rsid w:val="0015414A"/>
    <w:rsid w:val="00163AEC"/>
    <w:rsid w:val="00164AF0"/>
    <w:rsid w:val="00165553"/>
    <w:rsid w:val="00165EA8"/>
    <w:rsid w:val="00173DA9"/>
    <w:rsid w:val="00184E7B"/>
    <w:rsid w:val="00186E81"/>
    <w:rsid w:val="00192A4D"/>
    <w:rsid w:val="0019397A"/>
    <w:rsid w:val="00193D90"/>
    <w:rsid w:val="00195DB0"/>
    <w:rsid w:val="00197D8B"/>
    <w:rsid w:val="001A3D06"/>
    <w:rsid w:val="001B6003"/>
    <w:rsid w:val="001C19A9"/>
    <w:rsid w:val="001C207D"/>
    <w:rsid w:val="001C4059"/>
    <w:rsid w:val="001C4F11"/>
    <w:rsid w:val="001C6EA0"/>
    <w:rsid w:val="001D02E2"/>
    <w:rsid w:val="001D429E"/>
    <w:rsid w:val="001E0993"/>
    <w:rsid w:val="001E45EF"/>
    <w:rsid w:val="001F38F2"/>
    <w:rsid w:val="001F424A"/>
    <w:rsid w:val="002042BD"/>
    <w:rsid w:val="00206686"/>
    <w:rsid w:val="00207890"/>
    <w:rsid w:val="0022221C"/>
    <w:rsid w:val="00223FAB"/>
    <w:rsid w:val="002253ED"/>
    <w:rsid w:val="0022763F"/>
    <w:rsid w:val="002427D5"/>
    <w:rsid w:val="00247A18"/>
    <w:rsid w:val="002505BA"/>
    <w:rsid w:val="002524AA"/>
    <w:rsid w:val="00252AA5"/>
    <w:rsid w:val="00261259"/>
    <w:rsid w:val="002654A5"/>
    <w:rsid w:val="002663BF"/>
    <w:rsid w:val="00282226"/>
    <w:rsid w:val="002842F1"/>
    <w:rsid w:val="00295565"/>
    <w:rsid w:val="0029741C"/>
    <w:rsid w:val="002A3AA4"/>
    <w:rsid w:val="002B1EAD"/>
    <w:rsid w:val="002B481D"/>
    <w:rsid w:val="002C45BC"/>
    <w:rsid w:val="002C5F2F"/>
    <w:rsid w:val="002E71A3"/>
    <w:rsid w:val="002F1367"/>
    <w:rsid w:val="002F16B5"/>
    <w:rsid w:val="003011E3"/>
    <w:rsid w:val="00334949"/>
    <w:rsid w:val="0034125B"/>
    <w:rsid w:val="00367D78"/>
    <w:rsid w:val="003716AB"/>
    <w:rsid w:val="00382737"/>
    <w:rsid w:val="003848C2"/>
    <w:rsid w:val="003A3DA2"/>
    <w:rsid w:val="003A62A4"/>
    <w:rsid w:val="003B2A6E"/>
    <w:rsid w:val="003B4B18"/>
    <w:rsid w:val="003C68F1"/>
    <w:rsid w:val="003D1461"/>
    <w:rsid w:val="003D2955"/>
    <w:rsid w:val="003D3DC7"/>
    <w:rsid w:val="003D503A"/>
    <w:rsid w:val="003D583D"/>
    <w:rsid w:val="003F4BB7"/>
    <w:rsid w:val="0040115E"/>
    <w:rsid w:val="00402C3E"/>
    <w:rsid w:val="00404AB0"/>
    <w:rsid w:val="00414FA2"/>
    <w:rsid w:val="00415AED"/>
    <w:rsid w:val="004226F4"/>
    <w:rsid w:val="004309F7"/>
    <w:rsid w:val="00431A57"/>
    <w:rsid w:val="00431ACC"/>
    <w:rsid w:val="00432412"/>
    <w:rsid w:val="0043598C"/>
    <w:rsid w:val="00441E10"/>
    <w:rsid w:val="00452821"/>
    <w:rsid w:val="00452B01"/>
    <w:rsid w:val="00462804"/>
    <w:rsid w:val="0046341C"/>
    <w:rsid w:val="004666A6"/>
    <w:rsid w:val="004715A3"/>
    <w:rsid w:val="0047275C"/>
    <w:rsid w:val="00482FF8"/>
    <w:rsid w:val="004836B5"/>
    <w:rsid w:val="00487817"/>
    <w:rsid w:val="00493DB4"/>
    <w:rsid w:val="004A035E"/>
    <w:rsid w:val="004A6AC4"/>
    <w:rsid w:val="004B5E40"/>
    <w:rsid w:val="004C1278"/>
    <w:rsid w:val="004D37D5"/>
    <w:rsid w:val="004F0F65"/>
    <w:rsid w:val="004F5500"/>
    <w:rsid w:val="0050545E"/>
    <w:rsid w:val="00523550"/>
    <w:rsid w:val="00527DFA"/>
    <w:rsid w:val="00531755"/>
    <w:rsid w:val="0055592F"/>
    <w:rsid w:val="0055733B"/>
    <w:rsid w:val="00565529"/>
    <w:rsid w:val="00567ADB"/>
    <w:rsid w:val="00574995"/>
    <w:rsid w:val="00585B91"/>
    <w:rsid w:val="005A2746"/>
    <w:rsid w:val="005A34F7"/>
    <w:rsid w:val="005A59A2"/>
    <w:rsid w:val="005A5A9E"/>
    <w:rsid w:val="005B0FAD"/>
    <w:rsid w:val="005B59AE"/>
    <w:rsid w:val="005B711E"/>
    <w:rsid w:val="005C64D6"/>
    <w:rsid w:val="005E0E1A"/>
    <w:rsid w:val="005F2A1B"/>
    <w:rsid w:val="006066A9"/>
    <w:rsid w:val="00613642"/>
    <w:rsid w:val="00617DEF"/>
    <w:rsid w:val="00621192"/>
    <w:rsid w:val="006248CB"/>
    <w:rsid w:val="00643692"/>
    <w:rsid w:val="00643839"/>
    <w:rsid w:val="006551C6"/>
    <w:rsid w:val="00660AD2"/>
    <w:rsid w:val="00661A0A"/>
    <w:rsid w:val="00671A46"/>
    <w:rsid w:val="00675987"/>
    <w:rsid w:val="006A6FF7"/>
    <w:rsid w:val="006A7047"/>
    <w:rsid w:val="006B3CEE"/>
    <w:rsid w:val="006B5537"/>
    <w:rsid w:val="006B6AB1"/>
    <w:rsid w:val="006C4674"/>
    <w:rsid w:val="006D2D46"/>
    <w:rsid w:val="006E4299"/>
    <w:rsid w:val="006F5333"/>
    <w:rsid w:val="0070353F"/>
    <w:rsid w:val="00704A6E"/>
    <w:rsid w:val="00707C97"/>
    <w:rsid w:val="007101D5"/>
    <w:rsid w:val="00715309"/>
    <w:rsid w:val="00716434"/>
    <w:rsid w:val="00730CD4"/>
    <w:rsid w:val="0074081C"/>
    <w:rsid w:val="00740B58"/>
    <w:rsid w:val="007412CE"/>
    <w:rsid w:val="00746753"/>
    <w:rsid w:val="00747C77"/>
    <w:rsid w:val="00761087"/>
    <w:rsid w:val="00787177"/>
    <w:rsid w:val="007B09EE"/>
    <w:rsid w:val="007B3309"/>
    <w:rsid w:val="007B3BB1"/>
    <w:rsid w:val="007B61C9"/>
    <w:rsid w:val="007C7E64"/>
    <w:rsid w:val="007D44E2"/>
    <w:rsid w:val="007D739C"/>
    <w:rsid w:val="007D7EEF"/>
    <w:rsid w:val="007E072C"/>
    <w:rsid w:val="007F3B82"/>
    <w:rsid w:val="007F44CC"/>
    <w:rsid w:val="007F7F54"/>
    <w:rsid w:val="0080788E"/>
    <w:rsid w:val="00814219"/>
    <w:rsid w:val="00814B49"/>
    <w:rsid w:val="00827941"/>
    <w:rsid w:val="00835431"/>
    <w:rsid w:val="008373DE"/>
    <w:rsid w:val="0084479A"/>
    <w:rsid w:val="008571C3"/>
    <w:rsid w:val="0086072B"/>
    <w:rsid w:val="008609AF"/>
    <w:rsid w:val="00870912"/>
    <w:rsid w:val="0088324F"/>
    <w:rsid w:val="008937A6"/>
    <w:rsid w:val="00894E87"/>
    <w:rsid w:val="008B3F25"/>
    <w:rsid w:val="008B42FB"/>
    <w:rsid w:val="008B4810"/>
    <w:rsid w:val="008B5789"/>
    <w:rsid w:val="008B58D1"/>
    <w:rsid w:val="008C3700"/>
    <w:rsid w:val="008E3922"/>
    <w:rsid w:val="009007A7"/>
    <w:rsid w:val="00900850"/>
    <w:rsid w:val="009072A9"/>
    <w:rsid w:val="00911B38"/>
    <w:rsid w:val="009221D1"/>
    <w:rsid w:val="00930E62"/>
    <w:rsid w:val="00931DDC"/>
    <w:rsid w:val="00942A6E"/>
    <w:rsid w:val="00953D42"/>
    <w:rsid w:val="00955034"/>
    <w:rsid w:val="00977996"/>
    <w:rsid w:val="00985BC3"/>
    <w:rsid w:val="009A5684"/>
    <w:rsid w:val="009B185D"/>
    <w:rsid w:val="009B66CA"/>
    <w:rsid w:val="009D2319"/>
    <w:rsid w:val="009D63E9"/>
    <w:rsid w:val="009E33EF"/>
    <w:rsid w:val="009E37D0"/>
    <w:rsid w:val="009E5C69"/>
    <w:rsid w:val="009F21C1"/>
    <w:rsid w:val="009F6BA5"/>
    <w:rsid w:val="009F7528"/>
    <w:rsid w:val="00A00F94"/>
    <w:rsid w:val="00A02421"/>
    <w:rsid w:val="00A041AD"/>
    <w:rsid w:val="00A06D27"/>
    <w:rsid w:val="00A10603"/>
    <w:rsid w:val="00A139F1"/>
    <w:rsid w:val="00A15281"/>
    <w:rsid w:val="00A16E18"/>
    <w:rsid w:val="00A17815"/>
    <w:rsid w:val="00A22A55"/>
    <w:rsid w:val="00A36002"/>
    <w:rsid w:val="00A4035F"/>
    <w:rsid w:val="00A4269F"/>
    <w:rsid w:val="00A4756A"/>
    <w:rsid w:val="00A52CFC"/>
    <w:rsid w:val="00A53E2E"/>
    <w:rsid w:val="00A5487A"/>
    <w:rsid w:val="00A57F0B"/>
    <w:rsid w:val="00A62AAE"/>
    <w:rsid w:val="00A6741F"/>
    <w:rsid w:val="00A855D0"/>
    <w:rsid w:val="00A86A6E"/>
    <w:rsid w:val="00A86E2F"/>
    <w:rsid w:val="00A93204"/>
    <w:rsid w:val="00A95B8B"/>
    <w:rsid w:val="00AA6947"/>
    <w:rsid w:val="00AB305D"/>
    <w:rsid w:val="00AB6E0A"/>
    <w:rsid w:val="00AC3743"/>
    <w:rsid w:val="00AD18BC"/>
    <w:rsid w:val="00AD3DCC"/>
    <w:rsid w:val="00AE4C2C"/>
    <w:rsid w:val="00AF366F"/>
    <w:rsid w:val="00AF407C"/>
    <w:rsid w:val="00B02EAA"/>
    <w:rsid w:val="00B037C2"/>
    <w:rsid w:val="00B31EAD"/>
    <w:rsid w:val="00B40B0B"/>
    <w:rsid w:val="00B553D5"/>
    <w:rsid w:val="00B742DE"/>
    <w:rsid w:val="00B841CB"/>
    <w:rsid w:val="00B842DB"/>
    <w:rsid w:val="00BA0322"/>
    <w:rsid w:val="00BA1486"/>
    <w:rsid w:val="00BA2701"/>
    <w:rsid w:val="00BB0147"/>
    <w:rsid w:val="00BC1D0E"/>
    <w:rsid w:val="00BC67BD"/>
    <w:rsid w:val="00BC6809"/>
    <w:rsid w:val="00BC7A00"/>
    <w:rsid w:val="00BD2E8C"/>
    <w:rsid w:val="00BD7732"/>
    <w:rsid w:val="00BE17A6"/>
    <w:rsid w:val="00BF1882"/>
    <w:rsid w:val="00C13FAC"/>
    <w:rsid w:val="00C16908"/>
    <w:rsid w:val="00C20DBD"/>
    <w:rsid w:val="00C2122B"/>
    <w:rsid w:val="00C40E64"/>
    <w:rsid w:val="00C46DFB"/>
    <w:rsid w:val="00C516A1"/>
    <w:rsid w:val="00C61FD1"/>
    <w:rsid w:val="00C62966"/>
    <w:rsid w:val="00C73A1E"/>
    <w:rsid w:val="00C73EA1"/>
    <w:rsid w:val="00C7702B"/>
    <w:rsid w:val="00C964E2"/>
    <w:rsid w:val="00CA37D6"/>
    <w:rsid w:val="00CA6253"/>
    <w:rsid w:val="00CC2968"/>
    <w:rsid w:val="00CC39FD"/>
    <w:rsid w:val="00CC6E89"/>
    <w:rsid w:val="00CD34DB"/>
    <w:rsid w:val="00CD5354"/>
    <w:rsid w:val="00CD5893"/>
    <w:rsid w:val="00CE14FF"/>
    <w:rsid w:val="00CE4C4A"/>
    <w:rsid w:val="00CE7E42"/>
    <w:rsid w:val="00CF3146"/>
    <w:rsid w:val="00D0141F"/>
    <w:rsid w:val="00D12809"/>
    <w:rsid w:val="00D2067A"/>
    <w:rsid w:val="00D35057"/>
    <w:rsid w:val="00D3795B"/>
    <w:rsid w:val="00D4013E"/>
    <w:rsid w:val="00D43108"/>
    <w:rsid w:val="00D5121D"/>
    <w:rsid w:val="00D517A6"/>
    <w:rsid w:val="00D52C1D"/>
    <w:rsid w:val="00D5419F"/>
    <w:rsid w:val="00D6296D"/>
    <w:rsid w:val="00D75A35"/>
    <w:rsid w:val="00D75AB4"/>
    <w:rsid w:val="00DA0324"/>
    <w:rsid w:val="00DA1958"/>
    <w:rsid w:val="00DA3FF2"/>
    <w:rsid w:val="00DA57A2"/>
    <w:rsid w:val="00DB1880"/>
    <w:rsid w:val="00DC1C18"/>
    <w:rsid w:val="00DD0FC4"/>
    <w:rsid w:val="00DD2A80"/>
    <w:rsid w:val="00DD782D"/>
    <w:rsid w:val="00DE03E5"/>
    <w:rsid w:val="00DE6F65"/>
    <w:rsid w:val="00E05A0D"/>
    <w:rsid w:val="00E17709"/>
    <w:rsid w:val="00E3605A"/>
    <w:rsid w:val="00E50C13"/>
    <w:rsid w:val="00E52965"/>
    <w:rsid w:val="00E61DB1"/>
    <w:rsid w:val="00E65248"/>
    <w:rsid w:val="00E70C8E"/>
    <w:rsid w:val="00E752F1"/>
    <w:rsid w:val="00E778CD"/>
    <w:rsid w:val="00E83D72"/>
    <w:rsid w:val="00E847D4"/>
    <w:rsid w:val="00E910E2"/>
    <w:rsid w:val="00E936F9"/>
    <w:rsid w:val="00E9742D"/>
    <w:rsid w:val="00EB2615"/>
    <w:rsid w:val="00EB3ECA"/>
    <w:rsid w:val="00EC1D58"/>
    <w:rsid w:val="00EC6284"/>
    <w:rsid w:val="00ED0A4F"/>
    <w:rsid w:val="00ED459B"/>
    <w:rsid w:val="00ED5546"/>
    <w:rsid w:val="00ED55E2"/>
    <w:rsid w:val="00EE5413"/>
    <w:rsid w:val="00EF5B7B"/>
    <w:rsid w:val="00F0786A"/>
    <w:rsid w:val="00F15D8E"/>
    <w:rsid w:val="00F2784E"/>
    <w:rsid w:val="00F462C2"/>
    <w:rsid w:val="00F46559"/>
    <w:rsid w:val="00F51DAE"/>
    <w:rsid w:val="00F56A7B"/>
    <w:rsid w:val="00F60A56"/>
    <w:rsid w:val="00F67816"/>
    <w:rsid w:val="00F70945"/>
    <w:rsid w:val="00F748D1"/>
    <w:rsid w:val="00F84210"/>
    <w:rsid w:val="00F97AD3"/>
    <w:rsid w:val="00FA20FF"/>
    <w:rsid w:val="00FA2B2F"/>
    <w:rsid w:val="00FA6771"/>
    <w:rsid w:val="00FB5D5A"/>
    <w:rsid w:val="00FC4C01"/>
    <w:rsid w:val="00FC65B8"/>
    <w:rsid w:val="00FD1024"/>
    <w:rsid w:val="00FE2233"/>
    <w:rsid w:val="00FE636F"/>
    <w:rsid w:val="00FE751D"/>
    <w:rsid w:val="00FF11F2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C1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86E2F"/>
    <w:rPr>
      <w:rFonts w:cs="Times New Roman"/>
      <w:b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86E2F"/>
    <w:rPr>
      <w:rFonts w:cs="Times New Roman"/>
      <w:b/>
      <w:sz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86E2F"/>
    <w:rPr>
      <w:rFonts w:cs="Times New Roman"/>
      <w:b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86E2F"/>
    <w:rPr>
      <w:rFonts w:cs="Times New Roman"/>
      <w:sz w:val="28"/>
    </w:rPr>
  </w:style>
  <w:style w:type="paragraph" w:styleId="BodyText2">
    <w:name w:val="Body Text 2"/>
    <w:basedOn w:val="Normal"/>
    <w:link w:val="BodyText2Char"/>
    <w:uiPriority w:val="99"/>
    <w:rsid w:val="00DC1C18"/>
    <w:pPr>
      <w:ind w:firstLine="720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DC1C18"/>
    <w:pPr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9B185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86E2F"/>
    <w:rPr>
      <w:rFonts w:ascii="Tahoma" w:hAnsi="Tahoma" w:cs="Times New Roman"/>
      <w:sz w:val="16"/>
    </w:rPr>
  </w:style>
  <w:style w:type="table" w:styleId="TableGrid">
    <w:name w:val="Table Grid"/>
    <w:basedOn w:val="TableNormal"/>
    <w:uiPriority w:val="99"/>
    <w:rsid w:val="0033494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uiPriority w:val="99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Nonformat">
    <w:name w:val="ConsPlusNonformat"/>
    <w:uiPriority w:val="99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86E2F"/>
    <w:rPr>
      <w:rFonts w:cs="Times New Roman"/>
    </w:rPr>
  </w:style>
  <w:style w:type="paragraph" w:customStyle="1" w:styleId="ConsPlusTitle">
    <w:name w:val="ConsPlusTitle"/>
    <w:uiPriority w:val="99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Emphasis">
    <w:name w:val="Emphasis"/>
    <w:basedOn w:val="DefaultParagraphFont"/>
    <w:uiPriority w:val="99"/>
    <w:qFormat/>
    <w:rsid w:val="00CE14FF"/>
    <w:rPr>
      <w:rFonts w:cs="Times New Roman"/>
      <w:i/>
      <w:iCs/>
    </w:rPr>
  </w:style>
  <w:style w:type="paragraph" w:styleId="ListParagraph">
    <w:name w:val="List Paragraph"/>
    <w:basedOn w:val="Normal"/>
    <w:uiPriority w:val="99"/>
    <w:qFormat/>
    <w:rsid w:val="00207890"/>
    <w:pPr>
      <w:ind w:left="708"/>
    </w:pPr>
  </w:style>
  <w:style w:type="paragraph" w:customStyle="1" w:styleId="a">
    <w:name w:val="Заголовок"/>
    <w:basedOn w:val="Normal"/>
    <w:next w:val="Normal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94E87"/>
    <w:rPr>
      <w:rFonts w:ascii="Arial" w:hAnsi="Arial"/>
      <w:sz w:val="22"/>
      <w:lang w:val="ru-RU" w:eastAsia="ru-RU"/>
    </w:rPr>
  </w:style>
  <w:style w:type="paragraph" w:customStyle="1" w:styleId="a0">
    <w:name w:val="таблица"/>
    <w:uiPriority w:val="99"/>
    <w:rsid w:val="007D44E2"/>
    <w:pPr>
      <w:spacing w:before="20" w:after="20" w:line="216" w:lineRule="auto"/>
      <w:jc w:val="center"/>
    </w:pPr>
    <w:rPr>
      <w:rFonts w:ascii="Myriad Pro" w:hAnsi="Myriad Pro"/>
      <w:spacing w:val="-10"/>
    </w:rPr>
  </w:style>
  <w:style w:type="paragraph" w:customStyle="1" w:styleId="1">
    <w:name w:val="Абзац списка1"/>
    <w:basedOn w:val="Normal"/>
    <w:uiPriority w:val="99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A86E2F"/>
    <w:rPr>
      <w:rFonts w:cs="Times New Roman"/>
      <w:color w:val="0000FF"/>
      <w:u w:val="single"/>
    </w:rPr>
  </w:style>
  <w:style w:type="paragraph" w:customStyle="1" w:styleId="11">
    <w:name w:val="1Стиль1"/>
    <w:basedOn w:val="Normal"/>
    <w:uiPriority w:val="99"/>
    <w:rsid w:val="00A86E2F"/>
    <w:pPr>
      <w:spacing w:before="240" w:after="240"/>
      <w:ind w:firstLine="709"/>
      <w:jc w:val="both"/>
    </w:pPr>
    <w:rPr>
      <w:rFonts w:ascii="Arial" w:hAnsi="Arial" w:cs="Arial"/>
    </w:rPr>
  </w:style>
  <w:style w:type="paragraph" w:customStyle="1" w:styleId="ListParagraph1">
    <w:name w:val="List Paragraph1"/>
    <w:basedOn w:val="Normal"/>
    <w:uiPriority w:val="99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uiPriority w:val="99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FootnoteTextChar">
    <w:name w:val="Footnote Text Char"/>
    <w:uiPriority w:val="99"/>
    <w:locked/>
    <w:rsid w:val="00A86E2F"/>
    <w:rPr>
      <w:rFonts w:ascii="Calibri" w:hAnsi="Calibri"/>
    </w:rPr>
  </w:style>
  <w:style w:type="paragraph" w:styleId="FootnoteText">
    <w:name w:val="footnote text"/>
    <w:basedOn w:val="Normal"/>
    <w:link w:val="FootnoteTextChar2"/>
    <w:uiPriority w:val="99"/>
    <w:rsid w:val="00A86E2F"/>
    <w:pPr>
      <w:jc w:val="center"/>
    </w:pPr>
    <w:rPr>
      <w:rFonts w:ascii="Calibri" w:hAnsi="Calibri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Pr>
      <w:rFonts w:cs="Times New Roman"/>
      <w:sz w:val="20"/>
      <w:szCs w:val="20"/>
    </w:rPr>
  </w:style>
  <w:style w:type="character" w:customStyle="1" w:styleId="FootnoteTextChar2">
    <w:name w:val="Footnote Text Char2"/>
    <w:basedOn w:val="DefaultParagraphFont"/>
    <w:link w:val="FootnoteText"/>
    <w:uiPriority w:val="99"/>
    <w:locked/>
    <w:rsid w:val="00A86E2F"/>
    <w:rPr>
      <w:rFonts w:cs="Times New Roman"/>
    </w:rPr>
  </w:style>
  <w:style w:type="paragraph" w:customStyle="1" w:styleId="msonormalcxspmiddle">
    <w:name w:val="msonormalcxspmiddle"/>
    <w:basedOn w:val="Normal"/>
    <w:uiPriority w:val="99"/>
    <w:rsid w:val="00A86E2F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86E2F"/>
    <w:rPr>
      <w:rFonts w:ascii="Calibri" w:hAnsi="Calibri" w:cs="Times New Roman"/>
      <w:sz w:val="22"/>
      <w:szCs w:val="22"/>
      <w:lang w:eastAsia="en-US"/>
    </w:rPr>
  </w:style>
  <w:style w:type="character" w:styleId="PageNumber">
    <w:name w:val="page number"/>
    <w:basedOn w:val="DefaultParagraphFont"/>
    <w:uiPriority w:val="99"/>
    <w:rsid w:val="00A86E2F"/>
    <w:rPr>
      <w:rFonts w:cs="Times New Roman"/>
    </w:rPr>
  </w:style>
  <w:style w:type="paragraph" w:styleId="NormalWeb">
    <w:name w:val="Normal (Web)"/>
    <w:aliases w:val="Обычный (Web)"/>
    <w:basedOn w:val="Normal"/>
    <w:uiPriority w:val="99"/>
    <w:rsid w:val="00A86E2F"/>
    <w:pPr>
      <w:spacing w:after="225"/>
    </w:pPr>
    <w:rPr>
      <w:color w:val="333333"/>
    </w:rPr>
  </w:style>
  <w:style w:type="paragraph" w:customStyle="1" w:styleId="a1">
    <w:name w:val="МОН Знак Знак"/>
    <w:basedOn w:val="Normal"/>
    <w:link w:val="a2"/>
    <w:uiPriority w:val="99"/>
    <w:rsid w:val="00A86E2F"/>
    <w:pPr>
      <w:spacing w:line="360" w:lineRule="auto"/>
      <w:ind w:firstLine="709"/>
      <w:jc w:val="both"/>
    </w:pPr>
    <w:rPr>
      <w:rFonts w:ascii="Calibri" w:hAnsi="Calibri"/>
      <w:sz w:val="28"/>
      <w:szCs w:val="20"/>
    </w:rPr>
  </w:style>
  <w:style w:type="character" w:customStyle="1" w:styleId="a2">
    <w:name w:val="МОН Знак Знак Знак"/>
    <w:link w:val="a1"/>
    <w:uiPriority w:val="99"/>
    <w:locked/>
    <w:rsid w:val="00A86E2F"/>
    <w:rPr>
      <w:rFonts w:ascii="Calibri" w:hAnsi="Calibri"/>
      <w:sz w:val="28"/>
    </w:rPr>
  </w:style>
  <w:style w:type="character" w:customStyle="1" w:styleId="highlight">
    <w:name w:val="highlight"/>
    <w:uiPriority w:val="99"/>
    <w:rsid w:val="00A86E2F"/>
  </w:style>
  <w:style w:type="paragraph" w:styleId="BodyText">
    <w:name w:val="Body Text"/>
    <w:basedOn w:val="Normal"/>
    <w:link w:val="BodyTextChar"/>
    <w:uiPriority w:val="99"/>
    <w:rsid w:val="00A86E2F"/>
    <w:pPr>
      <w:spacing w:after="120"/>
    </w:pPr>
    <w:rPr>
      <w:rFonts w:ascii="Calibri" w:hAnsi="Calibri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86E2F"/>
    <w:rPr>
      <w:rFonts w:ascii="Calibri" w:hAnsi="Calibri" w:cs="Times New Roman"/>
    </w:rPr>
  </w:style>
  <w:style w:type="character" w:customStyle="1" w:styleId="a3">
    <w:name w:val="Основной текст Знак"/>
    <w:basedOn w:val="DefaultParagraphFont"/>
    <w:link w:val="BodyText"/>
    <w:uiPriority w:val="99"/>
    <w:locked/>
    <w:rsid w:val="00A86E2F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86E2F"/>
    <w:rPr>
      <w:rFonts w:ascii="Calibri" w:hAnsi="Calibri" w:cs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99"/>
    <w:qFormat/>
    <w:rsid w:val="00A86E2F"/>
    <w:rPr>
      <w:rFonts w:ascii="Times New Roman" w:hAnsi="Times New Roman" w:cs="Times New Roman"/>
      <w:b/>
    </w:rPr>
  </w:style>
  <w:style w:type="paragraph" w:styleId="BodyTextIndent3">
    <w:name w:val="Body Text Indent 3"/>
    <w:basedOn w:val="Normal"/>
    <w:link w:val="BodyTextIndent3Char"/>
    <w:uiPriority w:val="99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A86E2F"/>
    <w:rPr>
      <w:rFonts w:ascii="Calibri" w:hAnsi="Calibri" w:cs="Times New Roman"/>
      <w:sz w:val="16"/>
      <w:szCs w:val="16"/>
      <w:lang w:eastAsia="en-US"/>
    </w:rPr>
  </w:style>
  <w:style w:type="paragraph" w:customStyle="1" w:styleId="10">
    <w:name w:val="Знак1 Знак Знак Знак Знак Знак Знак"/>
    <w:basedOn w:val="Normal"/>
    <w:uiPriority w:val="99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4">
    <w:name w:val="Знак Знак"/>
    <w:basedOn w:val="Normal"/>
    <w:uiPriority w:val="99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Нормальный (таблица)"/>
    <w:basedOn w:val="Normal"/>
    <w:next w:val="Normal"/>
    <w:uiPriority w:val="99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NoSpacing">
    <w:name w:val="No Spacing"/>
    <w:uiPriority w:val="99"/>
    <w:qFormat/>
    <w:rsid w:val="00A86E2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21</Pages>
  <Words>5397</Words>
  <Characters>30766</Characters>
  <Application>Microsoft Office Outlook</Application>
  <DocSecurity>0</DocSecurity>
  <Lines>0</Lines>
  <Paragraphs>0</Paragraphs>
  <ScaleCrop>false</ScaleCrop>
  <Company>CROC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test</dc:creator>
  <cp:keywords/>
  <dc:description/>
  <cp:lastModifiedBy>USER777</cp:lastModifiedBy>
  <cp:revision>2</cp:revision>
  <cp:lastPrinted>2016-11-17T07:49:00Z</cp:lastPrinted>
  <dcterms:created xsi:type="dcterms:W3CDTF">2016-11-17T11:47:00Z</dcterms:created>
  <dcterms:modified xsi:type="dcterms:W3CDTF">2016-11-17T11:47:00Z</dcterms:modified>
</cp:coreProperties>
</file>